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9EE6E" w14:textId="77777777" w:rsidR="00C45620" w:rsidRPr="00A61AB7" w:rsidRDefault="00C45620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2E5CDCF6" w14:textId="77777777" w:rsidR="00C45620" w:rsidRPr="00A61AB7" w:rsidRDefault="00C45620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لطفا نکات زیر برای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sz w:val="40"/>
          <w:szCs w:val="40"/>
          <w:u w:val="single"/>
          <w:rtl/>
          <w:lang w:bidi="fa-IR"/>
        </w:rPr>
        <w:t xml:space="preserve">تایپ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sz w:val="40"/>
          <w:szCs w:val="40"/>
          <w:u w:val="single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sz w:val="40"/>
          <w:szCs w:val="40"/>
          <w:u w:val="single"/>
          <w:rtl/>
          <w:lang w:bidi="fa-IR"/>
        </w:rPr>
        <w:t>ات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دقت شود</w:t>
      </w:r>
    </w:p>
    <w:p w14:paraId="3B958B88" w14:textId="77777777" w:rsidR="00C45620" w:rsidRPr="00A61AB7" w:rsidRDefault="00C45620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7316A2CA" w14:textId="77777777" w:rsidR="00ED5B61" w:rsidRPr="00A61AB7" w:rsidRDefault="00ED5B61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فرمت پیشنهادی </w:t>
      </w:r>
      <w:r w:rsidRPr="00A61AB7">
        <w:rPr>
          <w:rStyle w:val="StyleComplexNazanin"/>
          <w:rFonts w:asciiTheme="majorBidi" w:hAnsiTheme="majorBidi" w:cs="B Nazanin"/>
          <w:color w:val="000000" w:themeColor="text1"/>
          <w:lang w:bidi="fa-IR"/>
        </w:rPr>
        <w:t>word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برای ورود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ات از آن</w:t>
      </w:r>
    </w:p>
    <w:p w14:paraId="46701D0A" w14:textId="77777777" w:rsidR="00ED5B61" w:rsidRPr="00A61AB7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خطوط جداول فقط برای نمایش قرار داده شده است. </w:t>
      </w:r>
    </w:p>
    <w:p w14:paraId="5616D3A3" w14:textId="77777777" w:rsidR="00ED5B61" w:rsidRPr="00A61AB7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هر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در یک جدول مستقل آورده میشود</w:t>
      </w:r>
    </w:p>
    <w:p w14:paraId="44C1E73C" w14:textId="77777777" w:rsidR="00ED5B61" w:rsidRPr="00A61AB7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سطر اول نام آزمون مرتبط قرار داده میشود.</w:t>
      </w:r>
    </w:p>
    <w:p w14:paraId="5DD0CC86" w14:textId="77777777" w:rsidR="00ED5B61" w:rsidRPr="00A61AB7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شماره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و گزینه ها به عنوان مرجع برای آنالیز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ات در نظر گرفته</w:t>
      </w:r>
      <w:r w:rsidR="009B24FF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میشود .</w:t>
      </w:r>
    </w:p>
    <w:p w14:paraId="2E4327D1" w14:textId="77777777" w:rsidR="009B24FF" w:rsidRPr="00A61AB7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تعداد جدول در هر صفحه مهم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u w:val="single"/>
          <w:rtl/>
          <w:lang w:bidi="fa-IR"/>
        </w:rPr>
        <w:t>نیست</w:t>
      </w:r>
    </w:p>
    <w:p w14:paraId="615B4F6C" w14:textId="77777777" w:rsidR="009B24FF" w:rsidRPr="00A61AB7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افزایش ارتفاع جدول بدلیل زیاد بودن متن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 مهم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u w:val="single"/>
          <w:rtl/>
          <w:lang w:bidi="fa-IR"/>
        </w:rPr>
        <w:t>نیست</w:t>
      </w:r>
      <w:r w:rsidR="00374FD1" w:rsidRPr="00A61AB7">
        <w:rPr>
          <w:rStyle w:val="StyleComplexNazanin"/>
          <w:rFonts w:asciiTheme="majorBidi" w:hAnsiTheme="majorBidi" w:cs="B Nazanin" w:hint="cs"/>
          <w:color w:val="000000" w:themeColor="text1"/>
          <w:u w:val="single"/>
          <w:rtl/>
          <w:lang w:bidi="fa-IR"/>
        </w:rPr>
        <w:t>.</w:t>
      </w:r>
    </w:p>
    <w:p w14:paraId="0702BB8D" w14:textId="77777777" w:rsidR="00374FD1" w:rsidRPr="00A61AB7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تعداد جدول های درج شده صرفا جهت راحتی کار بوده و در صورت کم شدن تعداد جدول ها و زیاد شدن آن مشکلی در ورود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ات پیش نمی آید. (تعداد </w:t>
      </w:r>
      <w:r w:rsidR="002A4ABC"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 xml:space="preserve">سوال : </w:t>
      </w: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ات ورودی به تعداد جدول ها)</w:t>
      </w:r>
    </w:p>
    <w:p w14:paraId="0EE1D77C" w14:textId="77777777" w:rsidR="007E0865" w:rsidRPr="00A61AB7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  <w:r w:rsidRPr="00A61AB7"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  <w:t>ورود اطلاعات منبع اختیاری می باشد</w:t>
      </w:r>
    </w:p>
    <w:p w14:paraId="09145990" w14:textId="77777777" w:rsidR="00ED5B61" w:rsidRPr="00A61AB7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6CBC8E8D" w14:textId="77777777" w:rsidR="009B24FF" w:rsidRPr="00A61AB7" w:rsidRDefault="009B24FF">
      <w:pPr>
        <w:bidi w:val="0"/>
        <w:rPr>
          <w:rStyle w:val="StyleComplexNazanin"/>
          <w:rFonts w:asciiTheme="majorBidi" w:hAnsiTheme="majorBidi" w:cs="B Nazanin"/>
          <w:bCs/>
          <w:color w:val="000000" w:themeColor="text1"/>
          <w:rtl/>
          <w:lang w:bidi="fa-IR"/>
        </w:rPr>
      </w:pPr>
      <w:r w:rsidRPr="00A61AB7"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  <w:br w:type="page"/>
      </w:r>
    </w:p>
    <w:p w14:paraId="18B59BA1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0A203241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2A83CBC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0349506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45BD81" w14:textId="77777777" w:rsidR="001218DE" w:rsidRPr="00A61AB7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583B41E0" w14:textId="77777777" w:rsidTr="00D87F2E">
        <w:trPr>
          <w:cantSplit/>
        </w:trPr>
        <w:tc>
          <w:tcPr>
            <w:tcW w:w="794" w:type="dxa"/>
          </w:tcPr>
          <w:p w14:paraId="1D2DDAA1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03290897" w14:textId="77777777" w:rsidR="001218DE" w:rsidRPr="00A61AB7" w:rsidRDefault="002A4ABC" w:rsidP="000508AF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374474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کدام جمله در مورد پیشگیری از بیماریها به وسیله واکسن غلط است؟</w:t>
            </w:r>
          </w:p>
        </w:tc>
      </w:tr>
      <w:tr w:rsidR="001218DE" w:rsidRPr="00A61AB7" w14:paraId="540BC092" w14:textId="77777777" w:rsidTr="00D87F2E">
        <w:trPr>
          <w:cantSplit/>
        </w:trPr>
        <w:tc>
          <w:tcPr>
            <w:tcW w:w="794" w:type="dxa"/>
          </w:tcPr>
          <w:p w14:paraId="745B10FB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A75F86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0878B7" w14:textId="77777777" w:rsidR="001218DE" w:rsidRPr="00A61AB7" w:rsidRDefault="00374474" w:rsidP="00374474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الف ) </w:t>
            </w:r>
            <w:r w:rsidRPr="00A61AB7">
              <w:rPr>
                <w:rFonts w:cs="B Mitra"/>
                <w:color w:val="000000" w:themeColor="text1"/>
              </w:rPr>
              <w:t xml:space="preserve">DTP 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برای پیشگیری ازبیماریهای دیفتری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کزاز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سیاه سرفه تلقیح می شود. </w:t>
            </w:r>
            <w:r w:rsidRPr="00A61AB7">
              <w:rPr>
                <w:rFonts w:cs="B Mitra"/>
                <w:color w:val="000000" w:themeColor="text1"/>
              </w:rPr>
              <w:t xml:space="preserve"> </w:t>
            </w:r>
          </w:p>
        </w:tc>
      </w:tr>
      <w:tr w:rsidR="001218DE" w:rsidRPr="00A61AB7" w14:paraId="6049D026" w14:textId="77777777" w:rsidTr="00D87F2E">
        <w:trPr>
          <w:cantSplit/>
        </w:trPr>
        <w:tc>
          <w:tcPr>
            <w:tcW w:w="794" w:type="dxa"/>
          </w:tcPr>
          <w:p w14:paraId="61E794CD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446EAB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5642B4" w14:textId="74EE8587" w:rsidR="001218DE" w:rsidRPr="00A61AB7" w:rsidRDefault="003744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proofErr w:type="gramStart"/>
            <w:r w:rsidRPr="00A61AB7">
              <w:rPr>
                <w:rFonts w:cs="B Mitra"/>
                <w:color w:val="000000" w:themeColor="text1"/>
              </w:rPr>
              <w:t xml:space="preserve">Td 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0465B7" w:rsidRPr="00A61AB7">
              <w:rPr>
                <w:rFonts w:cs="B Mitra" w:hint="cs"/>
                <w:color w:val="000000" w:themeColor="text1"/>
                <w:rtl/>
              </w:rPr>
              <w:t>برای</w:t>
            </w:r>
            <w:proofErr w:type="gramEnd"/>
            <w:r w:rsidR="000465B7" w:rsidRPr="00A61AB7">
              <w:rPr>
                <w:rFonts w:cs="B Mitra" w:hint="cs"/>
                <w:color w:val="000000" w:themeColor="text1"/>
                <w:rtl/>
              </w:rPr>
              <w:t xml:space="preserve"> پیشگیری از</w:t>
            </w:r>
            <w:r w:rsidR="000465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0465B7" w:rsidRPr="00A61AB7">
              <w:rPr>
                <w:rFonts w:cs="B Mitra" w:hint="cs"/>
                <w:color w:val="000000" w:themeColor="text1"/>
                <w:rtl/>
              </w:rPr>
              <w:t xml:space="preserve">بیماریهای دیفتری </w:t>
            </w:r>
            <w:r w:rsidR="000465B7">
              <w:rPr>
                <w:rFonts w:cs="B Mitra" w:hint="cs"/>
                <w:color w:val="000000" w:themeColor="text1"/>
                <w:rtl/>
              </w:rPr>
              <w:t xml:space="preserve"> و کزاز بزرگسالان </w:t>
            </w:r>
            <w:r w:rsidR="000465B7" w:rsidRPr="00A61AB7">
              <w:rPr>
                <w:rFonts w:cs="B Mitra" w:hint="cs"/>
                <w:color w:val="000000" w:themeColor="text1"/>
                <w:rtl/>
              </w:rPr>
              <w:t>تلقیح می شود.</w:t>
            </w:r>
          </w:p>
        </w:tc>
      </w:tr>
      <w:tr w:rsidR="001218DE" w:rsidRPr="00A61AB7" w14:paraId="3D886855" w14:textId="77777777" w:rsidTr="00D87F2E">
        <w:trPr>
          <w:cantSplit/>
        </w:trPr>
        <w:tc>
          <w:tcPr>
            <w:tcW w:w="794" w:type="dxa"/>
          </w:tcPr>
          <w:p w14:paraId="0AC33D1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0A60E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358DA9" w14:textId="7168D5B8" w:rsidR="001218DE" w:rsidRPr="00A61AB7" w:rsidRDefault="000465B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/>
                <w:color w:val="000000" w:themeColor="text1"/>
              </w:rPr>
              <w:t>DT</w:t>
            </w:r>
            <w:r w:rsidR="00374474" w:rsidRPr="00A61AB7">
              <w:rPr>
                <w:rFonts w:cs="B Mitra" w:hint="cs"/>
                <w:color w:val="000000" w:themeColor="text1"/>
                <w:rtl/>
              </w:rPr>
              <w:t xml:space="preserve"> برای پیشگیری از</w:t>
            </w:r>
            <w:r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374474" w:rsidRPr="00A61AB7">
              <w:rPr>
                <w:rFonts w:cs="B Mitra" w:hint="cs"/>
                <w:color w:val="000000" w:themeColor="text1"/>
                <w:rtl/>
              </w:rPr>
              <w:t xml:space="preserve">بیماریهای </w:t>
            </w:r>
            <w:proofErr w:type="gramStart"/>
            <w:r w:rsidR="00374474" w:rsidRPr="00A61AB7">
              <w:rPr>
                <w:rFonts w:cs="B Mitra" w:hint="cs"/>
                <w:color w:val="000000" w:themeColor="text1"/>
                <w:rtl/>
              </w:rPr>
              <w:t xml:space="preserve">دیفتری </w:t>
            </w:r>
            <w:r>
              <w:rPr>
                <w:rFonts w:cs="B Mitra" w:hint="cs"/>
                <w:color w:val="000000" w:themeColor="text1"/>
                <w:rtl/>
              </w:rPr>
              <w:t xml:space="preserve"> و</w:t>
            </w:r>
            <w:proofErr w:type="gramEnd"/>
            <w:r>
              <w:rPr>
                <w:rFonts w:cs="B Mitra" w:hint="cs"/>
                <w:color w:val="000000" w:themeColor="text1"/>
                <w:rtl/>
              </w:rPr>
              <w:t xml:space="preserve"> سیاه سرفه خردسالان </w:t>
            </w:r>
            <w:r w:rsidR="00374474" w:rsidRPr="00A61AB7">
              <w:rPr>
                <w:rFonts w:cs="B Mitra" w:hint="cs"/>
                <w:color w:val="000000" w:themeColor="text1"/>
                <w:rtl/>
              </w:rPr>
              <w:t>تلقیح می شود.</w:t>
            </w:r>
          </w:p>
        </w:tc>
      </w:tr>
      <w:tr w:rsidR="001218DE" w:rsidRPr="00A61AB7" w14:paraId="7CE97803" w14:textId="77777777" w:rsidTr="00D87F2E">
        <w:trPr>
          <w:cantSplit/>
        </w:trPr>
        <w:tc>
          <w:tcPr>
            <w:tcW w:w="794" w:type="dxa"/>
          </w:tcPr>
          <w:p w14:paraId="351759D9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BDEB2EC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82E074" w14:textId="77777777" w:rsidR="001218DE" w:rsidRPr="00A61AB7" w:rsidRDefault="003744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برای پیشگیری ازبیماریهای سرخک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سرخچه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اوریون تلقیح می شود.</w:t>
            </w:r>
          </w:p>
        </w:tc>
      </w:tr>
      <w:tr w:rsidR="00A83656" w:rsidRPr="00A61AB7" w14:paraId="6D69BDEA" w14:textId="77777777" w:rsidTr="00A12D2B">
        <w:trPr>
          <w:cantSplit/>
        </w:trPr>
        <w:tc>
          <w:tcPr>
            <w:tcW w:w="794" w:type="dxa"/>
          </w:tcPr>
          <w:p w14:paraId="23ADFBEF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A6C894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CA7A648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226B229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A2DDC4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22783B" w14:textId="77777777" w:rsidR="001218DE" w:rsidRPr="00A61AB7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5C1DED7D" w14:textId="77777777" w:rsidTr="00D87F2E">
        <w:trPr>
          <w:cantSplit/>
        </w:trPr>
        <w:tc>
          <w:tcPr>
            <w:tcW w:w="794" w:type="dxa"/>
          </w:tcPr>
          <w:p w14:paraId="031B96D7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4765EC1" w14:textId="2B7499DB" w:rsidR="001218DE" w:rsidRPr="00A61AB7" w:rsidRDefault="002A4ABC" w:rsidP="00D322C9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B777F5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طبق برنامه ایمن سازی کشور   </w:t>
            </w:r>
            <w:r w:rsidR="00B777F5" w:rsidRPr="00A61AB7">
              <w:rPr>
                <w:rFonts w:cs="B Mitra"/>
                <w:color w:val="000000" w:themeColor="text1"/>
                <w:sz w:val="28"/>
                <w:szCs w:val="28"/>
              </w:rPr>
              <w:t xml:space="preserve">MMR </w:t>
            </w:r>
            <w:r w:rsidR="00B777F5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برای کودکان در چه سنی  تلقیح می گردد؟</w:t>
            </w:r>
          </w:p>
        </w:tc>
      </w:tr>
      <w:tr w:rsidR="001218DE" w:rsidRPr="00A61AB7" w14:paraId="71F0791D" w14:textId="77777777" w:rsidTr="00D87F2E">
        <w:trPr>
          <w:cantSplit/>
        </w:trPr>
        <w:tc>
          <w:tcPr>
            <w:tcW w:w="794" w:type="dxa"/>
          </w:tcPr>
          <w:p w14:paraId="032CC5A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A6769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1FAB03" w14:textId="77777777" w:rsidR="001218DE" w:rsidRPr="00A61AB7" w:rsidRDefault="00B777F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12 و15 ماهگی</w:t>
            </w:r>
          </w:p>
        </w:tc>
      </w:tr>
      <w:tr w:rsidR="001218DE" w:rsidRPr="00A61AB7" w14:paraId="25EFF90B" w14:textId="77777777" w:rsidTr="00D87F2E">
        <w:trPr>
          <w:cantSplit/>
        </w:trPr>
        <w:tc>
          <w:tcPr>
            <w:tcW w:w="794" w:type="dxa"/>
          </w:tcPr>
          <w:p w14:paraId="3163447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45AD71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1BB4B3" w14:textId="77777777" w:rsidR="001218DE" w:rsidRPr="00A61AB7" w:rsidRDefault="00B777F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12 و18 ماهگی</w:t>
            </w:r>
          </w:p>
        </w:tc>
      </w:tr>
      <w:tr w:rsidR="001218DE" w:rsidRPr="00A61AB7" w14:paraId="4F0FF59A" w14:textId="77777777" w:rsidTr="00D87F2E">
        <w:trPr>
          <w:cantSplit/>
        </w:trPr>
        <w:tc>
          <w:tcPr>
            <w:tcW w:w="794" w:type="dxa"/>
          </w:tcPr>
          <w:p w14:paraId="0231CF7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F027F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395F75" w14:textId="77777777" w:rsidR="001218DE" w:rsidRPr="00A61AB7" w:rsidRDefault="00207ED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15 و18 ماهگی</w:t>
            </w:r>
          </w:p>
        </w:tc>
      </w:tr>
      <w:tr w:rsidR="001218DE" w:rsidRPr="00A61AB7" w14:paraId="46EB82B0" w14:textId="77777777" w:rsidTr="00D87F2E">
        <w:trPr>
          <w:cantSplit/>
        </w:trPr>
        <w:tc>
          <w:tcPr>
            <w:tcW w:w="794" w:type="dxa"/>
          </w:tcPr>
          <w:p w14:paraId="324DF69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F9593D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E17252" w14:textId="77777777" w:rsidR="001218DE" w:rsidRPr="00A61AB7" w:rsidRDefault="00207ED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12 ماهگی و 6-4 سالگی</w:t>
            </w:r>
          </w:p>
        </w:tc>
      </w:tr>
      <w:tr w:rsidR="00A83656" w:rsidRPr="00A61AB7" w14:paraId="259A0A25" w14:textId="77777777" w:rsidTr="00A12D2B">
        <w:trPr>
          <w:cantSplit/>
        </w:trPr>
        <w:tc>
          <w:tcPr>
            <w:tcW w:w="794" w:type="dxa"/>
          </w:tcPr>
          <w:p w14:paraId="54017E0A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4D393F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183E245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2686DBD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B8C26B7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B6166B" w14:textId="77777777" w:rsidR="001218DE" w:rsidRPr="00A61AB7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5DFF71F9" w14:textId="77777777" w:rsidTr="00D87F2E">
        <w:trPr>
          <w:cantSplit/>
        </w:trPr>
        <w:tc>
          <w:tcPr>
            <w:tcW w:w="794" w:type="dxa"/>
          </w:tcPr>
          <w:p w14:paraId="1EACA033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F8A76E1" w14:textId="422DD263" w:rsidR="001218DE" w:rsidRPr="001C14DF" w:rsidRDefault="002A4ABC" w:rsidP="001C14DF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E475FF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طبق برنامه و راهنمای ایمن سازی ، درسن 6 </w:t>
            </w:r>
            <w:r w:rsidR="00BC013C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ماهگی</w:t>
            </w:r>
            <w:r w:rsidR="00E475FF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چه واکسنهایی تلقیح می شود؟</w:t>
            </w:r>
          </w:p>
        </w:tc>
      </w:tr>
      <w:tr w:rsidR="001218DE" w:rsidRPr="00A61AB7" w14:paraId="145DDE56" w14:textId="77777777" w:rsidTr="00D87F2E">
        <w:trPr>
          <w:cantSplit/>
        </w:trPr>
        <w:tc>
          <w:tcPr>
            <w:tcW w:w="794" w:type="dxa"/>
          </w:tcPr>
          <w:p w14:paraId="2BC44E4D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FCA895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C013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DC0FFC" w14:textId="29091137" w:rsidR="001218DE" w:rsidRPr="00A61AB7" w:rsidRDefault="00BC01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پنج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</w:t>
            </w:r>
            <w:r>
              <w:rPr>
                <w:rFonts w:cs="B Mitra" w:hint="cs"/>
                <w:color w:val="000000" w:themeColor="text1"/>
                <w:rtl/>
              </w:rPr>
              <w:t>خوراکی</w:t>
            </w:r>
            <w:r w:rsidRPr="00A61AB7">
              <w:rPr>
                <w:color w:val="000000" w:themeColor="text1"/>
                <w:rtl/>
              </w:rPr>
              <w:t>–</w:t>
            </w:r>
            <w:r>
              <w:rPr>
                <w:rFonts w:cs="B Mitra" w:hint="cs"/>
                <w:color w:val="000000" w:themeColor="text1"/>
                <w:rtl/>
              </w:rPr>
              <w:t xml:space="preserve"> فلج تزریقی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-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پنوموکوک</w:t>
            </w:r>
          </w:p>
        </w:tc>
      </w:tr>
      <w:tr w:rsidR="001218DE" w:rsidRPr="00A61AB7" w14:paraId="53E869E7" w14:textId="77777777" w:rsidTr="00D87F2E">
        <w:trPr>
          <w:cantSplit/>
        </w:trPr>
        <w:tc>
          <w:tcPr>
            <w:tcW w:w="794" w:type="dxa"/>
          </w:tcPr>
          <w:p w14:paraId="70274E06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E932A5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489E29" w14:textId="30B7D83E" w:rsidR="001218DE" w:rsidRPr="00A61AB7" w:rsidRDefault="00BC01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پنج</w:t>
            </w:r>
            <w:r w:rsidR="00E475FF" w:rsidRPr="00A61AB7">
              <w:rPr>
                <w:rFonts w:cs="B Mitra" w:hint="cs"/>
                <w:color w:val="000000" w:themeColor="text1"/>
                <w:rtl/>
              </w:rPr>
              <w:t xml:space="preserve"> گانه </w:t>
            </w:r>
            <w:r w:rsidR="00E475FF" w:rsidRPr="00A61AB7">
              <w:rPr>
                <w:color w:val="000000" w:themeColor="text1"/>
                <w:rtl/>
              </w:rPr>
              <w:t>–</w:t>
            </w:r>
            <w:r w:rsidR="00E475FF" w:rsidRPr="00A61AB7">
              <w:rPr>
                <w:rFonts w:cs="B Mitra" w:hint="cs"/>
                <w:color w:val="000000" w:themeColor="text1"/>
                <w:rtl/>
              </w:rPr>
              <w:t xml:space="preserve"> فلج اطفال </w:t>
            </w:r>
            <w:r>
              <w:rPr>
                <w:rFonts w:cs="B Mitra" w:hint="cs"/>
                <w:color w:val="000000" w:themeColor="text1"/>
                <w:rtl/>
              </w:rPr>
              <w:t>خوراکی</w:t>
            </w:r>
            <w:r w:rsidR="00E475FF" w:rsidRPr="00A61AB7">
              <w:rPr>
                <w:color w:val="000000" w:themeColor="text1"/>
                <w:rtl/>
              </w:rPr>
              <w:t>–</w:t>
            </w:r>
            <w:r>
              <w:rPr>
                <w:rFonts w:cs="B Mitra" w:hint="cs"/>
                <w:color w:val="000000" w:themeColor="text1"/>
                <w:rtl/>
              </w:rPr>
              <w:t xml:space="preserve"> فلج تزریقی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- روتاویروس</w:t>
            </w:r>
          </w:p>
        </w:tc>
      </w:tr>
      <w:tr w:rsidR="001218DE" w:rsidRPr="00A61AB7" w14:paraId="00703CA6" w14:textId="77777777" w:rsidTr="00D87F2E">
        <w:trPr>
          <w:cantSplit/>
        </w:trPr>
        <w:tc>
          <w:tcPr>
            <w:tcW w:w="794" w:type="dxa"/>
          </w:tcPr>
          <w:p w14:paraId="1633A90C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E8FAF0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EFB143" w14:textId="30D24034" w:rsidR="001218DE" w:rsidRPr="00A61AB7" w:rsidRDefault="00BC01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پنج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</w:t>
            </w:r>
            <w:r>
              <w:rPr>
                <w:rFonts w:cs="B Mitra" w:hint="cs"/>
                <w:color w:val="000000" w:themeColor="text1"/>
                <w:rtl/>
              </w:rPr>
              <w:t xml:space="preserve">خوراکی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- روتاویروس</w:t>
            </w:r>
          </w:p>
        </w:tc>
      </w:tr>
      <w:tr w:rsidR="001218DE" w:rsidRPr="00A61AB7" w14:paraId="24515ACC" w14:textId="77777777" w:rsidTr="00D87F2E">
        <w:trPr>
          <w:cantSplit/>
        </w:trPr>
        <w:tc>
          <w:tcPr>
            <w:tcW w:w="794" w:type="dxa"/>
          </w:tcPr>
          <w:p w14:paraId="6CD34F98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A16945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8501C10" w14:textId="64F919C3" w:rsidR="001218DE" w:rsidRPr="00A61AB7" w:rsidRDefault="00BC01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پنج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</w:t>
            </w:r>
            <w:r>
              <w:rPr>
                <w:rFonts w:cs="B Mitra" w:hint="cs"/>
                <w:color w:val="000000" w:themeColor="text1"/>
                <w:rtl/>
              </w:rPr>
              <w:t xml:space="preserve">خوراکی </w:t>
            </w:r>
            <w:r>
              <w:rPr>
                <w:rStyle w:val="StyleComplexNazanin"/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–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MMR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- پنوموکوک</w:t>
            </w:r>
          </w:p>
        </w:tc>
      </w:tr>
      <w:tr w:rsidR="00A83656" w:rsidRPr="00A61AB7" w14:paraId="6FA9CE6B" w14:textId="77777777" w:rsidTr="00A12D2B">
        <w:trPr>
          <w:cantSplit/>
        </w:trPr>
        <w:tc>
          <w:tcPr>
            <w:tcW w:w="794" w:type="dxa"/>
          </w:tcPr>
          <w:p w14:paraId="6014FFF0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AB88BF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060C034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4676C57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ABA62EE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722EB5" w14:textId="77777777" w:rsidR="001218DE" w:rsidRPr="00A61AB7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0D00E4C8" w14:textId="77777777" w:rsidTr="00D87F2E">
        <w:trPr>
          <w:cantSplit/>
        </w:trPr>
        <w:tc>
          <w:tcPr>
            <w:tcW w:w="794" w:type="dxa"/>
          </w:tcPr>
          <w:p w14:paraId="55828620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B606B4B" w14:textId="096738AD" w:rsidR="001218DE" w:rsidRPr="00A61AB7" w:rsidRDefault="002A4ABC" w:rsidP="00C828F0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D14274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کودکی که در6 سالگی واکسن </w:t>
            </w:r>
            <w:r w:rsidR="00A53C11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پنج</w:t>
            </w:r>
            <w:r w:rsidR="00D14274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گانه دریافت داشته است، بطورمعمول درچند سالگی واکسن دوگانه بزرگسال دریافت خواهد کرد؟</w:t>
            </w:r>
          </w:p>
        </w:tc>
      </w:tr>
      <w:tr w:rsidR="001218DE" w:rsidRPr="00A61AB7" w14:paraId="03C37A2B" w14:textId="77777777" w:rsidTr="00D87F2E">
        <w:trPr>
          <w:cantSplit/>
        </w:trPr>
        <w:tc>
          <w:tcPr>
            <w:tcW w:w="794" w:type="dxa"/>
          </w:tcPr>
          <w:p w14:paraId="76557989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24756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B8DB57" w14:textId="77777777" w:rsidR="001218DE" w:rsidRPr="00A61AB7" w:rsidRDefault="006B5FA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24</w:t>
            </w:r>
            <w:r w:rsidR="00D14274" w:rsidRPr="00A61AB7">
              <w:rPr>
                <w:rFonts w:cs="B Mitra" w:hint="cs"/>
                <w:color w:val="000000" w:themeColor="text1"/>
                <w:rtl/>
              </w:rPr>
              <w:t xml:space="preserve"> سالگی</w:t>
            </w:r>
          </w:p>
        </w:tc>
      </w:tr>
      <w:tr w:rsidR="001218DE" w:rsidRPr="00A61AB7" w14:paraId="37E742C7" w14:textId="77777777" w:rsidTr="00D87F2E">
        <w:trPr>
          <w:cantSplit/>
        </w:trPr>
        <w:tc>
          <w:tcPr>
            <w:tcW w:w="794" w:type="dxa"/>
          </w:tcPr>
          <w:p w14:paraId="7D3263C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2A2D20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11CCB7" w14:textId="77777777" w:rsidR="001218DE" w:rsidRPr="00A61AB7" w:rsidRDefault="00D142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18 سالگی</w:t>
            </w:r>
          </w:p>
        </w:tc>
      </w:tr>
      <w:tr w:rsidR="001218DE" w:rsidRPr="00A61AB7" w14:paraId="1988634C" w14:textId="77777777" w:rsidTr="00D87F2E">
        <w:trPr>
          <w:cantSplit/>
        </w:trPr>
        <w:tc>
          <w:tcPr>
            <w:tcW w:w="794" w:type="dxa"/>
          </w:tcPr>
          <w:p w14:paraId="3DF98BE8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79254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9851D7" w14:textId="77777777" w:rsidR="001218DE" w:rsidRPr="00A61AB7" w:rsidRDefault="00D142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12 سالگی</w:t>
            </w:r>
          </w:p>
        </w:tc>
      </w:tr>
      <w:tr w:rsidR="001218DE" w:rsidRPr="00A61AB7" w14:paraId="5D40E11B" w14:textId="77777777" w:rsidTr="00D87F2E">
        <w:trPr>
          <w:cantSplit/>
        </w:trPr>
        <w:tc>
          <w:tcPr>
            <w:tcW w:w="794" w:type="dxa"/>
          </w:tcPr>
          <w:p w14:paraId="20562B4F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C8413B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7B2B82" w14:textId="77777777" w:rsidR="001218DE" w:rsidRPr="00A61AB7" w:rsidRDefault="006B5FA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زمان سنجش سلامت دبیرستان (14 الی </w:t>
            </w:r>
            <w:r w:rsidR="00D14274" w:rsidRPr="00A61AB7">
              <w:rPr>
                <w:rFonts w:cs="B Mitra" w:hint="cs"/>
                <w:color w:val="000000" w:themeColor="text1"/>
                <w:rtl/>
              </w:rPr>
              <w:t>16 سالگی</w:t>
            </w:r>
            <w:r w:rsidRPr="00A61AB7">
              <w:rPr>
                <w:rFonts w:cs="B Mitra" w:hint="cs"/>
                <w:color w:val="000000" w:themeColor="text1"/>
                <w:rtl/>
              </w:rPr>
              <w:t>)</w:t>
            </w:r>
          </w:p>
        </w:tc>
      </w:tr>
      <w:tr w:rsidR="00A83656" w:rsidRPr="00A61AB7" w14:paraId="1AB704A3" w14:textId="77777777" w:rsidTr="00A12D2B">
        <w:trPr>
          <w:cantSplit/>
        </w:trPr>
        <w:tc>
          <w:tcPr>
            <w:tcW w:w="794" w:type="dxa"/>
          </w:tcPr>
          <w:p w14:paraId="1D08C292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1D14E1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A398F4B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0D3B254A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311230DF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7900680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1E99C34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1A2B6B" w14:textId="77777777" w:rsidR="001218DE" w:rsidRPr="00A61AB7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1E4B5E7B" w14:textId="77777777" w:rsidTr="00D87F2E">
        <w:trPr>
          <w:cantSplit/>
        </w:trPr>
        <w:tc>
          <w:tcPr>
            <w:tcW w:w="794" w:type="dxa"/>
          </w:tcPr>
          <w:p w14:paraId="1FA30126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B6FE259" w14:textId="77777777" w:rsidR="001218DE" w:rsidRPr="00482C71" w:rsidRDefault="002A4ABC" w:rsidP="00482C71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F4722B" w:rsidRPr="00A61AB7">
              <w:rPr>
                <w:rFonts w:cs="B Mitra" w:hint="cs"/>
                <w:color w:val="000000" w:themeColor="text1"/>
                <w:rtl/>
              </w:rPr>
              <w:t>کدام عبارت زیرصحیح نمی باشد؟</w:t>
            </w:r>
          </w:p>
        </w:tc>
      </w:tr>
      <w:tr w:rsidR="001218DE" w:rsidRPr="00A61AB7" w14:paraId="26678D9F" w14:textId="77777777" w:rsidTr="00D87F2E">
        <w:trPr>
          <w:cantSplit/>
        </w:trPr>
        <w:tc>
          <w:tcPr>
            <w:tcW w:w="794" w:type="dxa"/>
          </w:tcPr>
          <w:p w14:paraId="4C74489C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125DCB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A4F568" w14:textId="698B47E9" w:rsidR="001218DE" w:rsidRPr="00A61AB7" w:rsidRDefault="00F4722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حداقل فاصله بین نوبت واکسن های </w:t>
            </w:r>
            <w:r w:rsidR="00A53C11">
              <w:rPr>
                <w:rFonts w:cs="B Mitra" w:hint="cs"/>
                <w:color w:val="000000" w:themeColor="text1"/>
                <w:rtl/>
              </w:rPr>
              <w:t>پنج</w:t>
            </w:r>
            <w:r w:rsidRPr="00A61AB7">
              <w:rPr>
                <w:rFonts w:cs="B Mitra" w:hint="cs"/>
                <w:color w:val="000000" w:themeColor="text1"/>
                <w:rtl/>
              </w:rPr>
              <w:t>گانه : یک ماه</w:t>
            </w:r>
          </w:p>
        </w:tc>
      </w:tr>
      <w:tr w:rsidR="001218DE" w:rsidRPr="00A61AB7" w14:paraId="703B2D74" w14:textId="77777777" w:rsidTr="00D87F2E">
        <w:trPr>
          <w:cantSplit/>
        </w:trPr>
        <w:tc>
          <w:tcPr>
            <w:tcW w:w="794" w:type="dxa"/>
          </w:tcPr>
          <w:p w14:paraId="6DB0C388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4A3025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25B91C" w14:textId="6FDDCB39" w:rsidR="001218DE" w:rsidRPr="00A61AB7" w:rsidRDefault="00F4722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حداقل فاصله بین نوبت سوم </w:t>
            </w:r>
            <w:r w:rsidR="00233FF3">
              <w:rPr>
                <w:rFonts w:cs="B Mitra" w:hint="cs"/>
                <w:color w:val="000000" w:themeColor="text1"/>
                <w:rtl/>
              </w:rPr>
              <w:t>پنج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گانه ویادآور اول </w:t>
            </w:r>
            <w:r w:rsidR="00233FF3">
              <w:rPr>
                <w:rFonts w:cs="B Mitra" w:hint="cs"/>
                <w:color w:val="000000" w:themeColor="text1"/>
                <w:rtl/>
              </w:rPr>
              <w:t>آن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: </w:t>
            </w:r>
            <w:r w:rsidR="00233FF3">
              <w:rPr>
                <w:rFonts w:cs="B Mitra" w:hint="cs"/>
                <w:color w:val="000000" w:themeColor="text1"/>
                <w:rtl/>
              </w:rPr>
              <w:t>12-6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ماه</w:t>
            </w:r>
          </w:p>
        </w:tc>
      </w:tr>
      <w:tr w:rsidR="001218DE" w:rsidRPr="00A61AB7" w14:paraId="2E076DBB" w14:textId="77777777" w:rsidTr="00D87F2E">
        <w:trPr>
          <w:cantSplit/>
        </w:trPr>
        <w:tc>
          <w:tcPr>
            <w:tcW w:w="794" w:type="dxa"/>
          </w:tcPr>
          <w:p w14:paraId="294BA38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CCD9D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33FF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CDF39C" w14:textId="709B0F04" w:rsidR="001218DE" w:rsidRPr="00A61AB7" w:rsidRDefault="00F4722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حداقل فاصله بین </w:t>
            </w:r>
            <w:r w:rsidR="00233FF3">
              <w:rPr>
                <w:rFonts w:cs="B Mitra" w:hint="cs"/>
                <w:color w:val="000000" w:themeColor="text1"/>
                <w:rtl/>
              </w:rPr>
              <w:t xml:space="preserve">نوبت اول و دوم پنوموک ، تا 12 ماهگی ، یک ماه و بعد از 13 تا 24 ماهگی : دو ماه </w:t>
            </w:r>
          </w:p>
        </w:tc>
      </w:tr>
      <w:tr w:rsidR="001218DE" w:rsidRPr="00A61AB7" w14:paraId="1D95862E" w14:textId="77777777" w:rsidTr="00D87F2E">
        <w:trPr>
          <w:cantSplit/>
        </w:trPr>
        <w:tc>
          <w:tcPr>
            <w:tcW w:w="794" w:type="dxa"/>
          </w:tcPr>
          <w:p w14:paraId="6E097267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76C09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33FF3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C765B5" w14:textId="7E7C9B6D" w:rsidR="001218DE" w:rsidRPr="00A61AB7" w:rsidRDefault="00F4722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حداقل فاصله بین نوبت اول و</w:t>
            </w:r>
            <w:r w:rsidR="00233FF3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دوم </w:t>
            </w: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33FF3">
              <w:rPr>
                <w:rFonts w:cs="B Mitra" w:hint="cs"/>
                <w:color w:val="000000" w:themeColor="text1"/>
                <w:rtl/>
              </w:rPr>
              <w:t>: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33FF3">
              <w:rPr>
                <w:rFonts w:cs="B Mitra" w:hint="cs"/>
                <w:color w:val="000000" w:themeColor="text1"/>
                <w:rtl/>
              </w:rPr>
              <w:t xml:space="preserve"> 6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ماه</w:t>
            </w:r>
          </w:p>
        </w:tc>
      </w:tr>
      <w:tr w:rsidR="00A83656" w:rsidRPr="00A61AB7" w14:paraId="4FC80E06" w14:textId="77777777" w:rsidTr="00A12D2B">
        <w:trPr>
          <w:cantSplit/>
        </w:trPr>
        <w:tc>
          <w:tcPr>
            <w:tcW w:w="794" w:type="dxa"/>
          </w:tcPr>
          <w:p w14:paraId="0C4959BF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04AF5A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8CEDF9C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21B26BA7" w14:textId="77777777" w:rsidTr="00072FA3">
        <w:trPr>
          <w:cantSplit/>
        </w:trPr>
        <w:tc>
          <w:tcPr>
            <w:tcW w:w="794" w:type="dxa"/>
            <w:shd w:val="clear" w:color="auto" w:fill="auto"/>
          </w:tcPr>
          <w:p w14:paraId="43653EEF" w14:textId="77777777" w:rsidR="001218DE" w:rsidRPr="00A61AB7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2C39CF" w14:textId="77777777" w:rsidR="001218DE" w:rsidRPr="00A61AB7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0CE31282" w14:textId="77777777" w:rsidTr="00072FA3">
        <w:trPr>
          <w:cantSplit/>
        </w:trPr>
        <w:tc>
          <w:tcPr>
            <w:tcW w:w="794" w:type="dxa"/>
          </w:tcPr>
          <w:p w14:paraId="54D8BB03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98B37A9" w14:textId="77777777" w:rsidR="001218DE" w:rsidRPr="00A61AB7" w:rsidRDefault="002A4ABC" w:rsidP="00072FA3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072FA3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طبق دستورالعمل ایمن سازی تزریق واکسن ب ث ژ تا چه سنی انجام می شود</w:t>
            </w:r>
          </w:p>
        </w:tc>
      </w:tr>
      <w:tr w:rsidR="00072FA3" w:rsidRPr="00A61AB7" w14:paraId="4E47329E" w14:textId="77777777" w:rsidTr="00072FA3">
        <w:trPr>
          <w:cantSplit/>
        </w:trPr>
        <w:tc>
          <w:tcPr>
            <w:tcW w:w="794" w:type="dxa"/>
          </w:tcPr>
          <w:p w14:paraId="7E49BCF8" w14:textId="77777777" w:rsidR="00072FA3" w:rsidRPr="00A61AB7" w:rsidRDefault="00072FA3" w:rsidP="00072FA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E37BB0" w14:textId="77777777" w:rsidR="00072FA3" w:rsidRPr="00A61AB7" w:rsidRDefault="00072FA3" w:rsidP="00072FA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0D0A0B" w14:textId="77777777" w:rsidR="00072FA3" w:rsidRPr="00A61AB7" w:rsidRDefault="00072FA3" w:rsidP="00072FA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تا 12 ماهگی ( یکسالگی )</w:t>
            </w:r>
          </w:p>
        </w:tc>
      </w:tr>
      <w:tr w:rsidR="00072FA3" w:rsidRPr="00A61AB7" w14:paraId="29807B11" w14:textId="77777777" w:rsidTr="00072FA3">
        <w:trPr>
          <w:cantSplit/>
        </w:trPr>
        <w:tc>
          <w:tcPr>
            <w:tcW w:w="794" w:type="dxa"/>
          </w:tcPr>
          <w:p w14:paraId="1C6DC373" w14:textId="77777777" w:rsidR="00072FA3" w:rsidRPr="00A61AB7" w:rsidRDefault="00072FA3" w:rsidP="00072FA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EFC368" w14:textId="77777777" w:rsidR="00072FA3" w:rsidRPr="00A61AB7" w:rsidRDefault="00072FA3" w:rsidP="00072FA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284233" w14:textId="77777777" w:rsidR="00072FA3" w:rsidRPr="00A61AB7" w:rsidRDefault="00072FA3" w:rsidP="00072FA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تا شش سالگی </w:t>
            </w:r>
          </w:p>
        </w:tc>
      </w:tr>
      <w:tr w:rsidR="00072FA3" w:rsidRPr="00A61AB7" w14:paraId="2C02AEBA" w14:textId="77777777" w:rsidTr="00072FA3">
        <w:trPr>
          <w:cantSplit/>
        </w:trPr>
        <w:tc>
          <w:tcPr>
            <w:tcW w:w="794" w:type="dxa"/>
          </w:tcPr>
          <w:p w14:paraId="40FDFB2A" w14:textId="77777777" w:rsidR="00072FA3" w:rsidRPr="00A61AB7" w:rsidRDefault="00072FA3" w:rsidP="00072FA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9958BD" w14:textId="77777777" w:rsidR="00072FA3" w:rsidRPr="00A61AB7" w:rsidRDefault="00072FA3" w:rsidP="00072FA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EE4CBD" w14:textId="77777777" w:rsidR="00072FA3" w:rsidRPr="00A61AB7" w:rsidRDefault="00072FA3" w:rsidP="00072FA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تا 16 سالگی </w:t>
            </w:r>
          </w:p>
        </w:tc>
      </w:tr>
      <w:tr w:rsidR="00072FA3" w:rsidRPr="00A61AB7" w14:paraId="1526F823" w14:textId="77777777" w:rsidTr="00072FA3">
        <w:trPr>
          <w:cantSplit/>
        </w:trPr>
        <w:tc>
          <w:tcPr>
            <w:tcW w:w="794" w:type="dxa"/>
          </w:tcPr>
          <w:p w14:paraId="7DF5D4A8" w14:textId="77777777" w:rsidR="00072FA3" w:rsidRPr="00A61AB7" w:rsidRDefault="00072FA3" w:rsidP="00072FA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EC2EFC" w14:textId="77777777" w:rsidR="00072FA3" w:rsidRPr="00A61AB7" w:rsidRDefault="00072FA3" w:rsidP="00072FA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D3606D" w14:textId="77777777" w:rsidR="00072FA3" w:rsidRPr="00A61AB7" w:rsidRDefault="00072FA3" w:rsidP="00072FA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همه موارد صحیح است</w:t>
            </w:r>
          </w:p>
        </w:tc>
      </w:tr>
      <w:tr w:rsidR="00A83656" w:rsidRPr="00A61AB7" w14:paraId="3B9A99BA" w14:textId="77777777" w:rsidTr="00072FA3">
        <w:trPr>
          <w:cantSplit/>
        </w:trPr>
        <w:tc>
          <w:tcPr>
            <w:tcW w:w="794" w:type="dxa"/>
          </w:tcPr>
          <w:p w14:paraId="130A1595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EAB7D2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5085561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1BDCEE83" w14:textId="77777777" w:rsidTr="001218DE">
        <w:trPr>
          <w:cantSplit/>
        </w:trPr>
        <w:tc>
          <w:tcPr>
            <w:tcW w:w="794" w:type="dxa"/>
            <w:shd w:val="clear" w:color="auto" w:fill="auto"/>
          </w:tcPr>
          <w:p w14:paraId="1BC037CB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291A26" w14:textId="77777777" w:rsidR="001218DE" w:rsidRPr="00A61AB7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0E02D4DF" w14:textId="77777777" w:rsidTr="00D87F2E">
        <w:trPr>
          <w:cantSplit/>
        </w:trPr>
        <w:tc>
          <w:tcPr>
            <w:tcW w:w="794" w:type="dxa"/>
          </w:tcPr>
          <w:p w14:paraId="05B6CEBE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125F683" w14:textId="77777777" w:rsidR="00ED3D5A" w:rsidRPr="00A61AB7" w:rsidRDefault="002A4ABC" w:rsidP="00ED3D5A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ED3D5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کودکی 15 ماهه به مرکز مراجعه نموده و پس از بررسی کارت واکسیناسیون متوجه می شویم که تا شش ماهگی تمام واکسن هایش را بطور مرتب دریافت نموده است. برای ادامه واکسیناسیون چه توصیه هایی را خواهیم کرد:</w:t>
            </w:r>
          </w:p>
          <w:p w14:paraId="386ECEDD" w14:textId="77777777" w:rsidR="001218DE" w:rsidRPr="00A61AB7" w:rsidRDefault="001218DE" w:rsidP="00B36584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218DE" w:rsidRPr="00A61AB7" w14:paraId="5A192E08" w14:textId="77777777" w:rsidTr="00D87F2E">
        <w:trPr>
          <w:cantSplit/>
        </w:trPr>
        <w:tc>
          <w:tcPr>
            <w:tcW w:w="794" w:type="dxa"/>
          </w:tcPr>
          <w:p w14:paraId="1DAD27A9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D73E29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91291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787479" w14:textId="77777777" w:rsidR="001218DE" w:rsidRPr="00A61AB7" w:rsidRDefault="00ED3D5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یک نوبت </w:t>
            </w: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تزریق و توصیه می کنیم که سه ماه بعد </w:t>
            </w:r>
            <w:r w:rsidR="00974A24" w:rsidRPr="00A61AB7">
              <w:rPr>
                <w:rFonts w:cs="B Mitra" w:hint="cs"/>
                <w:color w:val="000000" w:themeColor="text1"/>
                <w:rtl/>
              </w:rPr>
              <w:t xml:space="preserve">( 18 ماهگی ) </w:t>
            </w:r>
            <w:r w:rsidRPr="00A61AB7">
              <w:rPr>
                <w:rFonts w:cs="B Mitra" w:hint="cs"/>
                <w:color w:val="000000" w:themeColor="text1"/>
                <w:rtl/>
              </w:rPr>
              <w:t>برای ادامه واکسیناسیون مراجعه نماید.</w:t>
            </w:r>
          </w:p>
        </w:tc>
      </w:tr>
      <w:tr w:rsidR="001218DE" w:rsidRPr="00A61AB7" w14:paraId="3582305B" w14:textId="77777777" w:rsidTr="00D87F2E">
        <w:trPr>
          <w:cantSplit/>
        </w:trPr>
        <w:tc>
          <w:tcPr>
            <w:tcW w:w="794" w:type="dxa"/>
          </w:tcPr>
          <w:p w14:paraId="1307CE36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7EB746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9129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49C11C" w14:textId="66B9284A" w:rsidR="001218DE" w:rsidRPr="00A61AB7" w:rsidRDefault="0039129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یک نوبت </w:t>
            </w: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>
              <w:rPr>
                <w:rFonts w:cs="B Mitra" w:hint="cs"/>
                <w:color w:val="000000" w:themeColor="text1"/>
                <w:rtl/>
              </w:rPr>
              <w:t xml:space="preserve">و یک نوبت پنوموکوک </w:t>
            </w:r>
            <w:r w:rsidRPr="00A61AB7">
              <w:rPr>
                <w:rFonts w:cs="B Mitra" w:hint="cs"/>
                <w:color w:val="000000" w:themeColor="text1"/>
                <w:rtl/>
              </w:rPr>
              <w:t>تزریق و توصیه می کنیم که سه ماه بعد  برای ادامه واکسیناسیون مراجعه نماید.</w:t>
            </w:r>
          </w:p>
        </w:tc>
      </w:tr>
      <w:tr w:rsidR="001218DE" w:rsidRPr="00A61AB7" w14:paraId="24D6C183" w14:textId="77777777" w:rsidTr="00D87F2E">
        <w:trPr>
          <w:cantSplit/>
        </w:trPr>
        <w:tc>
          <w:tcPr>
            <w:tcW w:w="794" w:type="dxa"/>
          </w:tcPr>
          <w:p w14:paraId="5E85DD29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082606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B87E6C" w14:textId="684B8C47" w:rsidR="001218DE" w:rsidRPr="00A61AB7" w:rsidRDefault="0039129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یک نوبت </w:t>
            </w: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>
              <w:rPr>
                <w:rFonts w:cs="B Mitra" w:hint="cs"/>
                <w:color w:val="000000" w:themeColor="text1"/>
                <w:rtl/>
              </w:rPr>
              <w:t xml:space="preserve">و یک نوبت پنوموکوک 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تزریق و توصیه می کنیم که </w:t>
            </w:r>
            <w:r>
              <w:rPr>
                <w:rFonts w:cs="B Mitra" w:hint="cs"/>
                <w:color w:val="000000" w:themeColor="text1"/>
                <w:rtl/>
              </w:rPr>
              <w:t>یک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ماه بعد برای ادامه واکسیناسیون مراجعه نماید.</w:t>
            </w:r>
          </w:p>
        </w:tc>
      </w:tr>
      <w:tr w:rsidR="001218DE" w:rsidRPr="00A61AB7" w14:paraId="252BBC6C" w14:textId="77777777" w:rsidTr="00D87F2E">
        <w:trPr>
          <w:cantSplit/>
        </w:trPr>
        <w:tc>
          <w:tcPr>
            <w:tcW w:w="794" w:type="dxa"/>
          </w:tcPr>
          <w:p w14:paraId="5DCA94FB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C24B95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DA6A46" w14:textId="65709717" w:rsidR="001218DE" w:rsidRPr="00A61AB7" w:rsidRDefault="00ED3D5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391291">
              <w:rPr>
                <w:rFonts w:cs="B Mitra" w:hint="cs"/>
                <w:color w:val="000000" w:themeColor="text1"/>
                <w:rtl/>
              </w:rPr>
              <w:t>پنوموکوک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تلقیح و آموزش می دهیم که در سن شش سالگی برای ادامه واکسیناسیون مراجعه نماید.</w:t>
            </w:r>
          </w:p>
        </w:tc>
      </w:tr>
      <w:tr w:rsidR="00A83656" w:rsidRPr="00A61AB7" w14:paraId="2BE0C3E2" w14:textId="77777777" w:rsidTr="00A12D2B">
        <w:trPr>
          <w:cantSplit/>
        </w:trPr>
        <w:tc>
          <w:tcPr>
            <w:tcW w:w="794" w:type="dxa"/>
          </w:tcPr>
          <w:p w14:paraId="19E84F88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03FD526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8C78DF7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7051A6AD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A9E354A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6F3BB0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753C6F9C" w14:textId="77777777" w:rsidTr="00D87F2E">
        <w:trPr>
          <w:cantSplit/>
        </w:trPr>
        <w:tc>
          <w:tcPr>
            <w:tcW w:w="794" w:type="dxa"/>
          </w:tcPr>
          <w:p w14:paraId="07742F97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F526756" w14:textId="77777777" w:rsidR="00E858FC" w:rsidRPr="00A61AB7" w:rsidRDefault="002A4ABC" w:rsidP="00E858FC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E858FC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طبق جدول ایمن سازی کودکان </w:t>
            </w:r>
            <w:r w:rsidR="00027C7B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و بخشنامه های بعدی </w:t>
            </w:r>
            <w:r w:rsidR="00E858FC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در4 ماهگی کدام واکسن ها دریاقت می دارند؟</w:t>
            </w:r>
          </w:p>
          <w:p w14:paraId="6752F98C" w14:textId="77777777" w:rsidR="001218DE" w:rsidRPr="00A61AB7" w:rsidRDefault="00E858FC" w:rsidP="00073072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09FD2F8D" w14:textId="77777777" w:rsidTr="00D87F2E">
        <w:trPr>
          <w:cantSplit/>
        </w:trPr>
        <w:tc>
          <w:tcPr>
            <w:tcW w:w="794" w:type="dxa"/>
          </w:tcPr>
          <w:p w14:paraId="2A92A84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4DDE1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4E0AB2" w14:textId="77777777" w:rsidR="001218DE" w:rsidRPr="00A61AB7" w:rsidRDefault="00DB776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پنجگانه ( پنتاوالان)</w:t>
            </w:r>
            <w:r w:rsidR="00073072"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073072" w:rsidRPr="00A61AB7">
              <w:rPr>
                <w:color w:val="000000" w:themeColor="text1"/>
                <w:rtl/>
              </w:rPr>
              <w:t>–</w:t>
            </w:r>
            <w:r w:rsidR="00073072" w:rsidRPr="00A61AB7">
              <w:rPr>
                <w:rFonts w:cs="B Mitra" w:hint="cs"/>
                <w:color w:val="000000" w:themeColor="text1"/>
                <w:rtl/>
              </w:rPr>
              <w:t xml:space="preserve"> فلج اطفال خوراکی </w:t>
            </w:r>
            <w:r w:rsidR="00073072" w:rsidRPr="00A61AB7">
              <w:rPr>
                <w:color w:val="000000" w:themeColor="text1"/>
                <w:rtl/>
              </w:rPr>
              <w:t>–</w:t>
            </w:r>
            <w:r w:rsidR="00073072" w:rsidRPr="00A61AB7">
              <w:rPr>
                <w:rFonts w:cs="B Mitra" w:hint="cs"/>
                <w:color w:val="000000" w:themeColor="text1"/>
                <w:rtl/>
              </w:rPr>
              <w:t xml:space="preserve"> هپاتیت ب</w:t>
            </w:r>
          </w:p>
        </w:tc>
      </w:tr>
      <w:tr w:rsidR="001218DE" w:rsidRPr="00A61AB7" w14:paraId="7AFD5BB2" w14:textId="77777777" w:rsidTr="00D87F2E">
        <w:trPr>
          <w:cantSplit/>
        </w:trPr>
        <w:tc>
          <w:tcPr>
            <w:tcW w:w="794" w:type="dxa"/>
          </w:tcPr>
          <w:p w14:paraId="5115E26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9A78E1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1C412D" w14:textId="3458B317" w:rsidR="001218DE" w:rsidRPr="00A61AB7" w:rsidRDefault="0039129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پنجگانه ( پنتاوالان)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خوراکی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>
              <w:rPr>
                <w:rFonts w:cs="B Mitra" w:hint="cs"/>
                <w:color w:val="000000" w:themeColor="text1"/>
                <w:rtl/>
              </w:rPr>
              <w:t>پنوموکوک</w:t>
            </w:r>
          </w:p>
        </w:tc>
      </w:tr>
      <w:tr w:rsidR="001218DE" w:rsidRPr="00A61AB7" w14:paraId="67F630A4" w14:textId="77777777" w:rsidTr="00D87F2E">
        <w:trPr>
          <w:cantSplit/>
        </w:trPr>
        <w:tc>
          <w:tcPr>
            <w:tcW w:w="794" w:type="dxa"/>
          </w:tcPr>
          <w:p w14:paraId="64B3C1B5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1B3B4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BF1786" w14:textId="76CA71FB" w:rsidR="001218DE" w:rsidRPr="00A61AB7" w:rsidRDefault="0039129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پنجگانه ( پنتاوالان)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خوراکی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>
              <w:rPr>
                <w:rFonts w:cs="B Mitra" w:hint="cs"/>
                <w:color w:val="000000" w:themeColor="text1"/>
                <w:rtl/>
              </w:rPr>
              <w:t>پنوموکوک</w:t>
            </w:r>
            <w:r>
              <w:rPr>
                <w:rFonts w:cs="B Mitra" w:hint="cs"/>
                <w:color w:val="000000" w:themeColor="text1"/>
                <w:rtl/>
              </w:rPr>
              <w:t>- روتاویروس</w:t>
            </w:r>
          </w:p>
        </w:tc>
      </w:tr>
      <w:tr w:rsidR="001218DE" w:rsidRPr="00A61AB7" w14:paraId="6A8388C5" w14:textId="77777777" w:rsidTr="00D87F2E">
        <w:trPr>
          <w:cantSplit/>
        </w:trPr>
        <w:tc>
          <w:tcPr>
            <w:tcW w:w="794" w:type="dxa"/>
          </w:tcPr>
          <w:p w14:paraId="6AB4EFEC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65239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138FE1" w14:textId="534F1AAE" w:rsidR="001218DE" w:rsidRPr="00A61AB7" w:rsidRDefault="00DB7763" w:rsidP="00073072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پنجگانه ( پنتاوالان)</w:t>
            </w:r>
            <w:r w:rsidR="00073072" w:rsidRPr="00A61AB7">
              <w:rPr>
                <w:color w:val="000000" w:themeColor="text1"/>
                <w:rtl/>
              </w:rPr>
              <w:t>–</w:t>
            </w:r>
            <w:r w:rsidR="00073072" w:rsidRPr="00A61AB7">
              <w:rPr>
                <w:rFonts w:cs="B Mitra" w:hint="cs"/>
                <w:color w:val="000000" w:themeColor="text1"/>
                <w:rtl/>
              </w:rPr>
              <w:t xml:space="preserve"> فلج اطفال خوراکی </w:t>
            </w:r>
            <w:r w:rsidR="00073072" w:rsidRPr="00A61AB7">
              <w:rPr>
                <w:rFonts w:ascii="Sakkal Majalla" w:hAnsi="Sakkal Majalla" w:cs="Sakkal Majalla" w:hint="cs"/>
                <w:color w:val="000000" w:themeColor="text1"/>
                <w:rtl/>
              </w:rPr>
              <w:t>–</w:t>
            </w:r>
            <w:r w:rsidR="00073072" w:rsidRPr="00A61AB7">
              <w:rPr>
                <w:rFonts w:cs="B Mitra" w:hint="cs"/>
                <w:color w:val="000000" w:themeColor="text1"/>
                <w:rtl/>
              </w:rPr>
              <w:t xml:space="preserve"> فلج اطفال تزریقی </w:t>
            </w:r>
            <w:r w:rsidR="00391291" w:rsidRPr="00A61AB7">
              <w:rPr>
                <w:color w:val="000000" w:themeColor="text1"/>
                <w:rtl/>
              </w:rPr>
              <w:t>–</w:t>
            </w:r>
            <w:r w:rsidR="00391291"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391291">
              <w:rPr>
                <w:rFonts w:cs="B Mitra" w:hint="cs"/>
                <w:color w:val="000000" w:themeColor="text1"/>
                <w:rtl/>
              </w:rPr>
              <w:t>پنوموکوک- روتاویروس</w:t>
            </w:r>
          </w:p>
        </w:tc>
      </w:tr>
      <w:tr w:rsidR="00A83656" w:rsidRPr="00A61AB7" w14:paraId="18FFFDD9" w14:textId="77777777" w:rsidTr="00A12D2B">
        <w:trPr>
          <w:cantSplit/>
        </w:trPr>
        <w:tc>
          <w:tcPr>
            <w:tcW w:w="794" w:type="dxa"/>
          </w:tcPr>
          <w:p w14:paraId="5322EC32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CC12F3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2FBA3431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16118D3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57104C9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D1435A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666A8282" w14:textId="77777777" w:rsidTr="00D87F2E">
        <w:trPr>
          <w:cantSplit/>
        </w:trPr>
        <w:tc>
          <w:tcPr>
            <w:tcW w:w="794" w:type="dxa"/>
          </w:tcPr>
          <w:p w14:paraId="3A644A2E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347EAB91" w14:textId="25E16D4E" w:rsidR="00F174C4" w:rsidRPr="00A61AB7" w:rsidRDefault="002A4ABC" w:rsidP="00F174C4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DD0CE1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کدام یک از گزینه های زیر دلیلی بر ممنوعیت ایمن سازی بوده و باید واکسیناسیون به تعویق انداخته شود</w:t>
            </w:r>
            <w:r w:rsidR="00F174C4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؟</w:t>
            </w:r>
          </w:p>
          <w:p w14:paraId="7A889FE1" w14:textId="77777777" w:rsidR="001218DE" w:rsidRPr="00A61AB7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218DE" w:rsidRPr="00A61AB7" w14:paraId="20CE9CB9" w14:textId="77777777" w:rsidTr="00D87F2E">
        <w:trPr>
          <w:cantSplit/>
        </w:trPr>
        <w:tc>
          <w:tcPr>
            <w:tcW w:w="794" w:type="dxa"/>
          </w:tcPr>
          <w:p w14:paraId="1F1D942A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C9C80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D0CE1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0C8EC9" w14:textId="2237C84F" w:rsidR="001218DE" w:rsidRPr="00A61AB7" w:rsidRDefault="00DD0CE1" w:rsidP="005877FD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مواجهه اخیر با یک بیماری عفونی</w:t>
            </w:r>
          </w:p>
        </w:tc>
      </w:tr>
      <w:tr w:rsidR="001218DE" w:rsidRPr="00A61AB7" w14:paraId="382D1792" w14:textId="77777777" w:rsidTr="00D87F2E">
        <w:trPr>
          <w:cantSplit/>
        </w:trPr>
        <w:tc>
          <w:tcPr>
            <w:tcW w:w="794" w:type="dxa"/>
          </w:tcPr>
          <w:p w14:paraId="315F27AB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81A96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4BDB69" w14:textId="09EE9971" w:rsidR="001218DE" w:rsidRPr="00A61AB7" w:rsidRDefault="00DD0CE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دریافت داروهای ضد ویروسی ( به جز در مورد واکسن آبله مرغان و واکسن زنده آنفلوانزا</w:t>
            </w:r>
          </w:p>
        </w:tc>
      </w:tr>
      <w:tr w:rsidR="001218DE" w:rsidRPr="00A61AB7" w14:paraId="421A4D62" w14:textId="77777777" w:rsidTr="00D87F2E">
        <w:trPr>
          <w:cantSplit/>
        </w:trPr>
        <w:tc>
          <w:tcPr>
            <w:tcW w:w="794" w:type="dxa"/>
          </w:tcPr>
          <w:p w14:paraId="34EE205E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5C984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4BC03A" w14:textId="6D428393" w:rsidR="001218DE" w:rsidRPr="00A61AB7" w:rsidRDefault="00DD0CE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سابقه سندرم مرگ ناگهانی شیرخوار در خانواده</w:t>
            </w:r>
          </w:p>
        </w:tc>
      </w:tr>
      <w:tr w:rsidR="001218DE" w:rsidRPr="00A61AB7" w14:paraId="304AF919" w14:textId="77777777" w:rsidTr="00D87F2E">
        <w:trPr>
          <w:cantSplit/>
        </w:trPr>
        <w:tc>
          <w:tcPr>
            <w:tcW w:w="794" w:type="dxa"/>
          </w:tcPr>
          <w:p w14:paraId="06177A0D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B20935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D0CE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1810D8" w14:textId="35673720" w:rsidR="001218DE" w:rsidRPr="00A61AB7" w:rsidRDefault="00DD0CE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سابقه خانوادگی پیامد نامطلوب ایمنسازی به دلیل عوامل مرتبط با نقص ارثی سیستم ایمنی</w:t>
            </w:r>
          </w:p>
        </w:tc>
      </w:tr>
      <w:tr w:rsidR="00A83656" w:rsidRPr="00A61AB7" w14:paraId="55BB83FB" w14:textId="77777777" w:rsidTr="00A12D2B">
        <w:trPr>
          <w:cantSplit/>
        </w:trPr>
        <w:tc>
          <w:tcPr>
            <w:tcW w:w="794" w:type="dxa"/>
          </w:tcPr>
          <w:p w14:paraId="47430AA0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FB6E18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5C3185E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44066DC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88A7C00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C4127E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4DA48CDC" w14:textId="77777777" w:rsidTr="00D87F2E">
        <w:trPr>
          <w:cantSplit/>
        </w:trPr>
        <w:tc>
          <w:tcPr>
            <w:tcW w:w="794" w:type="dxa"/>
          </w:tcPr>
          <w:p w14:paraId="45AE2477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44B9B369" w14:textId="77777777" w:rsidR="00944CD7" w:rsidRPr="00A61AB7" w:rsidRDefault="002A4ABC" w:rsidP="00944CD7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944CD7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طبق برنامه ایمن سازی کودکان دربدوتولد چه واکسنهایی تلقیح می گردد؟</w:t>
            </w:r>
          </w:p>
          <w:p w14:paraId="2324963E" w14:textId="77777777" w:rsidR="001218DE" w:rsidRPr="00A61AB7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218DE" w:rsidRPr="00A61AB7" w14:paraId="04DED4BA" w14:textId="77777777" w:rsidTr="00D87F2E">
        <w:trPr>
          <w:cantSplit/>
        </w:trPr>
        <w:tc>
          <w:tcPr>
            <w:tcW w:w="794" w:type="dxa"/>
          </w:tcPr>
          <w:p w14:paraId="3CBCA09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68FA46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562538" w14:textId="77777777" w:rsidR="001218DE" w:rsidRPr="00A61AB7" w:rsidRDefault="00DB776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پنجگانه ( پنتاوالان)</w:t>
            </w:r>
            <w:r w:rsidR="00944CD7" w:rsidRPr="00A61AB7">
              <w:rPr>
                <w:color w:val="000000" w:themeColor="text1"/>
                <w:rtl/>
              </w:rPr>
              <w:t>–</w:t>
            </w:r>
            <w:r w:rsidR="00944CD7" w:rsidRPr="00A61AB7">
              <w:rPr>
                <w:rFonts w:cs="B Mitra" w:hint="cs"/>
                <w:color w:val="000000" w:themeColor="text1"/>
                <w:rtl/>
              </w:rPr>
              <w:t xml:space="preserve"> قطره فلج اطفال </w:t>
            </w:r>
            <w:r w:rsidR="00944CD7" w:rsidRPr="00A61AB7">
              <w:rPr>
                <w:color w:val="000000" w:themeColor="text1"/>
                <w:rtl/>
              </w:rPr>
              <w:t>–</w:t>
            </w:r>
            <w:r w:rsidR="00944CD7" w:rsidRPr="00A61AB7">
              <w:rPr>
                <w:rFonts w:cs="B Mitra" w:hint="cs"/>
                <w:color w:val="000000" w:themeColor="text1"/>
                <w:rtl/>
              </w:rPr>
              <w:t xml:space="preserve"> هپاتیت ب</w:t>
            </w:r>
          </w:p>
        </w:tc>
      </w:tr>
      <w:tr w:rsidR="001218DE" w:rsidRPr="00A61AB7" w14:paraId="10C878C1" w14:textId="77777777" w:rsidTr="00D87F2E">
        <w:trPr>
          <w:cantSplit/>
        </w:trPr>
        <w:tc>
          <w:tcPr>
            <w:tcW w:w="794" w:type="dxa"/>
          </w:tcPr>
          <w:p w14:paraId="73938EF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E006FF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795540" w14:textId="77777777" w:rsidR="001218DE" w:rsidRPr="00A61AB7" w:rsidRDefault="00944CD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فلج اطفال تزریقی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هپاتیت ب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ب ث ژ</w:t>
            </w:r>
          </w:p>
        </w:tc>
      </w:tr>
      <w:tr w:rsidR="001218DE" w:rsidRPr="00A61AB7" w14:paraId="42CABED2" w14:textId="77777777" w:rsidTr="00D87F2E">
        <w:trPr>
          <w:cantSplit/>
        </w:trPr>
        <w:tc>
          <w:tcPr>
            <w:tcW w:w="794" w:type="dxa"/>
          </w:tcPr>
          <w:p w14:paraId="75CD4B5E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D14B6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45E0B7" w14:textId="77777777" w:rsidR="001218DE" w:rsidRPr="00A61AB7" w:rsidRDefault="00DB776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پنجگانه ( پنتاوالان)</w:t>
            </w:r>
            <w:r w:rsidR="00944CD7" w:rsidRPr="00A61AB7">
              <w:rPr>
                <w:color w:val="000000" w:themeColor="text1"/>
                <w:rtl/>
              </w:rPr>
              <w:t>–</w:t>
            </w:r>
            <w:r w:rsidR="00944CD7" w:rsidRPr="00A61AB7">
              <w:rPr>
                <w:rFonts w:cs="B Mitra" w:hint="cs"/>
                <w:color w:val="000000" w:themeColor="text1"/>
                <w:rtl/>
              </w:rPr>
              <w:t xml:space="preserve"> ب ث ژ </w:t>
            </w:r>
            <w:r w:rsidR="00944CD7" w:rsidRPr="00A61AB7">
              <w:rPr>
                <w:color w:val="000000" w:themeColor="text1"/>
                <w:rtl/>
              </w:rPr>
              <w:t>–</w:t>
            </w:r>
            <w:r w:rsidR="00944CD7" w:rsidRPr="00A61AB7">
              <w:rPr>
                <w:rFonts w:cs="B Mitra" w:hint="cs"/>
                <w:color w:val="000000" w:themeColor="text1"/>
                <w:rtl/>
              </w:rPr>
              <w:t xml:space="preserve"> قطره فلج اطفال</w:t>
            </w:r>
          </w:p>
        </w:tc>
      </w:tr>
      <w:tr w:rsidR="001218DE" w:rsidRPr="00A61AB7" w14:paraId="52028F87" w14:textId="77777777" w:rsidTr="00D87F2E">
        <w:trPr>
          <w:cantSplit/>
        </w:trPr>
        <w:tc>
          <w:tcPr>
            <w:tcW w:w="794" w:type="dxa"/>
          </w:tcPr>
          <w:p w14:paraId="77075F5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E0AF3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AFD16F" w14:textId="77777777" w:rsidR="001218DE" w:rsidRPr="00A61AB7" w:rsidRDefault="00944CD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قطره فلج اطفال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ب ث ژ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هپاتیت ب</w:t>
            </w:r>
          </w:p>
        </w:tc>
      </w:tr>
      <w:tr w:rsidR="00A83656" w:rsidRPr="00A61AB7" w14:paraId="7EE6EB20" w14:textId="77777777" w:rsidTr="00A12D2B">
        <w:trPr>
          <w:cantSplit/>
        </w:trPr>
        <w:tc>
          <w:tcPr>
            <w:tcW w:w="794" w:type="dxa"/>
          </w:tcPr>
          <w:p w14:paraId="4748FFCA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89C8BD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BD71D1D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3C083C8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684D05C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39FF69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66FFC2C6" w14:textId="77777777" w:rsidTr="00D87F2E">
        <w:trPr>
          <w:cantSplit/>
        </w:trPr>
        <w:tc>
          <w:tcPr>
            <w:tcW w:w="794" w:type="dxa"/>
          </w:tcPr>
          <w:p w14:paraId="23060724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5191F20D" w14:textId="696F04AB" w:rsidR="001218DE" w:rsidRPr="00A61AB7" w:rsidRDefault="002A4ABC" w:rsidP="00DD0CE1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DD0CE1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چنانچه اولین مراجعه کودک در سه ماهگی باشد دز اول و دز دوم واکسن تزریقی چه موقع تزریق میگردد.</w:t>
            </w:r>
          </w:p>
        </w:tc>
      </w:tr>
      <w:tr w:rsidR="001218DE" w:rsidRPr="00A61AB7" w14:paraId="6BF56B67" w14:textId="77777777" w:rsidTr="00D87F2E">
        <w:trPr>
          <w:cantSplit/>
        </w:trPr>
        <w:tc>
          <w:tcPr>
            <w:tcW w:w="794" w:type="dxa"/>
          </w:tcPr>
          <w:p w14:paraId="7CE00EE7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A8A01D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135D76" w14:textId="034C05AE" w:rsidR="001218DE" w:rsidRPr="00A61AB7" w:rsidRDefault="00DD0CE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دز اول در اولین مراجعه و دز دوم حداقل در 6 ماهگی</w:t>
            </w:r>
          </w:p>
        </w:tc>
      </w:tr>
      <w:tr w:rsidR="001218DE" w:rsidRPr="00A61AB7" w14:paraId="56FB707A" w14:textId="77777777" w:rsidTr="00D87F2E">
        <w:trPr>
          <w:cantSplit/>
        </w:trPr>
        <w:tc>
          <w:tcPr>
            <w:tcW w:w="794" w:type="dxa"/>
          </w:tcPr>
          <w:p w14:paraId="41265238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2CF54C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CB6556" w14:textId="0EAB2E0B" w:rsidR="001218DE" w:rsidRPr="00A61AB7" w:rsidRDefault="00DD0CE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دز اول در </w:t>
            </w:r>
            <w:r w:rsidR="002B4D3B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دومین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مراجعه و دز دوم حداقل در 6 ماهگی</w:t>
            </w:r>
          </w:p>
        </w:tc>
      </w:tr>
      <w:tr w:rsidR="001218DE" w:rsidRPr="00A61AB7" w14:paraId="661E8CA6" w14:textId="77777777" w:rsidTr="00D87F2E">
        <w:trPr>
          <w:cantSplit/>
        </w:trPr>
        <w:tc>
          <w:tcPr>
            <w:tcW w:w="794" w:type="dxa"/>
          </w:tcPr>
          <w:p w14:paraId="0716E92B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FBB8D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EFD080" w14:textId="6EA74A82" w:rsidR="001218DE" w:rsidRPr="00A61AB7" w:rsidRDefault="00DD0CE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دیگر نیازی به واکسن تزریقی فلج نمی باشد </w:t>
            </w:r>
          </w:p>
        </w:tc>
      </w:tr>
      <w:tr w:rsidR="001218DE" w:rsidRPr="00A61AB7" w14:paraId="22F6712A" w14:textId="77777777" w:rsidTr="00D87F2E">
        <w:trPr>
          <w:cantSplit/>
        </w:trPr>
        <w:tc>
          <w:tcPr>
            <w:tcW w:w="794" w:type="dxa"/>
          </w:tcPr>
          <w:p w14:paraId="3D06A77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52DD3D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FE4DAB" w14:textId="0E15AA6C" w:rsidR="001218DE" w:rsidRPr="00A61AB7" w:rsidRDefault="002B4D3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دز اول در اولین مراجعه و دز دوم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یکماه بعد </w:t>
            </w:r>
          </w:p>
        </w:tc>
      </w:tr>
      <w:tr w:rsidR="00A83656" w:rsidRPr="00A61AB7" w14:paraId="0868258B" w14:textId="77777777" w:rsidTr="00A12D2B">
        <w:trPr>
          <w:cantSplit/>
        </w:trPr>
        <w:tc>
          <w:tcPr>
            <w:tcW w:w="794" w:type="dxa"/>
          </w:tcPr>
          <w:p w14:paraId="63601C24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2480A5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E74F2AE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1D294F6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78EC4FF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281E91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2EB8B34B" w14:textId="77777777" w:rsidTr="00D87F2E">
        <w:trPr>
          <w:cantSplit/>
        </w:trPr>
        <w:tc>
          <w:tcPr>
            <w:tcW w:w="794" w:type="dxa"/>
          </w:tcPr>
          <w:p w14:paraId="54D915FD" w14:textId="77777777" w:rsidR="001218DE" w:rsidRPr="00A61AB7" w:rsidRDefault="00B24141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272D5B63" w14:textId="77777777" w:rsidR="00CA6FBA" w:rsidRPr="00A61AB7" w:rsidRDefault="002A4ABC" w:rsidP="00CA6FBA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CA6FB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طبق برنامه ایمن سازی درسن18ماهگی چه واکسنهایی تلقیح می گردد؟</w:t>
            </w:r>
          </w:p>
          <w:p w14:paraId="12179B97" w14:textId="77777777" w:rsidR="001218DE" w:rsidRPr="00A61AB7" w:rsidRDefault="00CA6FBA" w:rsidP="003A0052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1FC1CB6F" w14:textId="77777777" w:rsidTr="00D87F2E">
        <w:trPr>
          <w:cantSplit/>
        </w:trPr>
        <w:tc>
          <w:tcPr>
            <w:tcW w:w="794" w:type="dxa"/>
          </w:tcPr>
          <w:p w14:paraId="7EC30A00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63A653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8F08F99" w14:textId="77777777" w:rsidR="001218DE" w:rsidRPr="00A61AB7" w:rsidRDefault="003A005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- فلج اطفال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هپاتیت ب</w:t>
            </w:r>
          </w:p>
        </w:tc>
      </w:tr>
      <w:tr w:rsidR="001218DE" w:rsidRPr="00A61AB7" w14:paraId="039DEDA3" w14:textId="77777777" w:rsidTr="00D87F2E">
        <w:trPr>
          <w:cantSplit/>
        </w:trPr>
        <w:tc>
          <w:tcPr>
            <w:tcW w:w="794" w:type="dxa"/>
          </w:tcPr>
          <w:p w14:paraId="68A6158C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958CD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495DBC" w14:textId="77777777" w:rsidR="001218DE" w:rsidRPr="00A61AB7" w:rsidRDefault="003A005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هپاتیت ب</w:t>
            </w:r>
          </w:p>
        </w:tc>
      </w:tr>
      <w:tr w:rsidR="001218DE" w:rsidRPr="00A61AB7" w14:paraId="60B086DB" w14:textId="77777777" w:rsidTr="00D87F2E">
        <w:trPr>
          <w:cantSplit/>
        </w:trPr>
        <w:tc>
          <w:tcPr>
            <w:tcW w:w="794" w:type="dxa"/>
          </w:tcPr>
          <w:p w14:paraId="5CB22EE6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BE1F99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CEF598" w14:textId="77777777" w:rsidR="001218DE" w:rsidRPr="00A61AB7" w:rsidRDefault="003A005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هپاتیت ب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</w:t>
            </w:r>
          </w:p>
        </w:tc>
      </w:tr>
      <w:tr w:rsidR="001218DE" w:rsidRPr="00A61AB7" w14:paraId="6D1102D0" w14:textId="77777777" w:rsidTr="00D87F2E">
        <w:trPr>
          <w:cantSplit/>
        </w:trPr>
        <w:tc>
          <w:tcPr>
            <w:tcW w:w="794" w:type="dxa"/>
          </w:tcPr>
          <w:p w14:paraId="6F327A10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81B756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636470" w14:textId="77777777" w:rsidR="001218DE" w:rsidRPr="00A61AB7" w:rsidRDefault="003A005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اطفال- </w:t>
            </w:r>
            <w:r w:rsidRPr="00A61AB7">
              <w:rPr>
                <w:rFonts w:cs="B Mitra"/>
                <w:color w:val="000000" w:themeColor="text1"/>
              </w:rPr>
              <w:t>MMR</w:t>
            </w:r>
          </w:p>
        </w:tc>
      </w:tr>
      <w:tr w:rsidR="00A83656" w:rsidRPr="00A61AB7" w14:paraId="5A49A53B" w14:textId="77777777" w:rsidTr="00A12D2B">
        <w:trPr>
          <w:cantSplit/>
        </w:trPr>
        <w:tc>
          <w:tcPr>
            <w:tcW w:w="794" w:type="dxa"/>
          </w:tcPr>
          <w:p w14:paraId="40A5D581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FC9E17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654B035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11BF5CA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9F8D10D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789380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61615DCF" w14:textId="77777777" w:rsidTr="00D87F2E">
        <w:trPr>
          <w:cantSplit/>
        </w:trPr>
        <w:tc>
          <w:tcPr>
            <w:tcW w:w="794" w:type="dxa"/>
          </w:tcPr>
          <w:p w14:paraId="75536E7A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1CC23469" w14:textId="72405004" w:rsidR="001218DE" w:rsidRPr="00A61AB7" w:rsidRDefault="002A4ABC" w:rsidP="0069616D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3A0052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براساس آخرین دستورالعمل ایمن سازی درسن </w:t>
            </w:r>
            <w:r w:rsidR="00324A78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6-5</w:t>
            </w:r>
            <w:r w:rsidR="003A0052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سالگی چه واکسنهایی تلقیح می گردد؟ </w:t>
            </w:r>
          </w:p>
        </w:tc>
      </w:tr>
      <w:tr w:rsidR="001218DE" w:rsidRPr="00A61AB7" w14:paraId="7A43D68F" w14:textId="77777777" w:rsidTr="00D87F2E">
        <w:trPr>
          <w:cantSplit/>
        </w:trPr>
        <w:tc>
          <w:tcPr>
            <w:tcW w:w="794" w:type="dxa"/>
          </w:tcPr>
          <w:p w14:paraId="6F58BAD8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04D8D8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FFB15B" w14:textId="77777777" w:rsidR="001218DE" w:rsidRPr="00A61AB7" w:rsidRDefault="00417CEF" w:rsidP="00417CEF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فلج اطفال خوراکی- هپاتیت ب</w:t>
            </w:r>
          </w:p>
        </w:tc>
      </w:tr>
      <w:tr w:rsidR="001218DE" w:rsidRPr="00A61AB7" w14:paraId="461C44B9" w14:textId="77777777" w:rsidTr="00D87F2E">
        <w:trPr>
          <w:cantSplit/>
        </w:trPr>
        <w:tc>
          <w:tcPr>
            <w:tcW w:w="794" w:type="dxa"/>
          </w:tcPr>
          <w:p w14:paraId="178B1860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32C80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31AF3C" w14:textId="77777777" w:rsidR="001218DE" w:rsidRPr="00A61AB7" w:rsidRDefault="00417CE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خوراکی</w:t>
            </w:r>
          </w:p>
        </w:tc>
      </w:tr>
      <w:tr w:rsidR="001218DE" w:rsidRPr="00A61AB7" w14:paraId="20654210" w14:textId="77777777" w:rsidTr="00D87F2E">
        <w:trPr>
          <w:cantSplit/>
        </w:trPr>
        <w:tc>
          <w:tcPr>
            <w:tcW w:w="794" w:type="dxa"/>
          </w:tcPr>
          <w:p w14:paraId="4585425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4E512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8D222E" w14:textId="77777777" w:rsidR="001218DE" w:rsidRPr="00A61AB7" w:rsidRDefault="00417CE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گانه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تزریقی - </w:t>
            </w:r>
            <w:r w:rsidRPr="00A61AB7">
              <w:rPr>
                <w:rFonts w:cs="B Mitra"/>
                <w:color w:val="000000" w:themeColor="text1"/>
              </w:rPr>
              <w:t>MMR</w:t>
            </w:r>
          </w:p>
        </w:tc>
      </w:tr>
      <w:tr w:rsidR="001218DE" w:rsidRPr="00A61AB7" w14:paraId="2B3C7770" w14:textId="77777777" w:rsidTr="00D87F2E">
        <w:trPr>
          <w:cantSplit/>
        </w:trPr>
        <w:tc>
          <w:tcPr>
            <w:tcW w:w="794" w:type="dxa"/>
          </w:tcPr>
          <w:p w14:paraId="67A42352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EBF3E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F7D893" w14:textId="77777777" w:rsidR="001218DE" w:rsidRPr="00A61AB7" w:rsidRDefault="00417CE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گانه - </w:t>
            </w:r>
            <w:r w:rsidRPr="00A61AB7">
              <w:rPr>
                <w:rFonts w:cs="B Mitra"/>
                <w:color w:val="000000" w:themeColor="text1"/>
              </w:rPr>
              <w:t>MMR</w:t>
            </w:r>
          </w:p>
        </w:tc>
      </w:tr>
      <w:tr w:rsidR="00A83656" w:rsidRPr="00A61AB7" w14:paraId="7B4FAB86" w14:textId="77777777" w:rsidTr="00A12D2B">
        <w:trPr>
          <w:cantSplit/>
        </w:trPr>
        <w:tc>
          <w:tcPr>
            <w:tcW w:w="794" w:type="dxa"/>
          </w:tcPr>
          <w:p w14:paraId="49BEDD14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34167E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A742605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18A7AD49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4E36EDA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205D49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64D1CC71" w14:textId="77777777" w:rsidTr="00D87F2E">
        <w:trPr>
          <w:cantSplit/>
        </w:trPr>
        <w:tc>
          <w:tcPr>
            <w:tcW w:w="794" w:type="dxa"/>
          </w:tcPr>
          <w:p w14:paraId="73AF956B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32042A26" w14:textId="73B91C39" w:rsidR="001218DE" w:rsidRPr="00A61AB7" w:rsidRDefault="002A4ABC" w:rsidP="00111546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324A78">
              <w:rPr>
                <w:rStyle w:val="StyleComplexNazanin"/>
                <w:rFonts w:ascii="Times New Roman" w:hAnsi="Times New Roman" w:cs="B Mitra" w:hint="cs"/>
                <w:color w:val="000000" w:themeColor="text1"/>
                <w:sz w:val="28"/>
                <w:szCs w:val="28"/>
                <w:rtl/>
                <w:lang w:bidi="fa-IR"/>
              </w:rPr>
              <w:t>در حال حاضر کدام نوع واکسن پنوموکوک در برنامه روتین ایمنسازی کودکان استفاده میگردد.</w:t>
            </w:r>
          </w:p>
        </w:tc>
      </w:tr>
      <w:tr w:rsidR="001218DE" w:rsidRPr="00A61AB7" w14:paraId="6E6D1F80" w14:textId="77777777" w:rsidTr="00D87F2E">
        <w:trPr>
          <w:cantSplit/>
        </w:trPr>
        <w:tc>
          <w:tcPr>
            <w:tcW w:w="794" w:type="dxa"/>
          </w:tcPr>
          <w:p w14:paraId="5F9D06AE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16362D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292494" w14:textId="01396D42" w:rsidR="001218DE" w:rsidRPr="00A61AB7" w:rsidRDefault="00324A7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پنوموکوک کنژوکه 13 ظرفیتی</w:t>
            </w:r>
          </w:p>
        </w:tc>
      </w:tr>
      <w:tr w:rsidR="001218DE" w:rsidRPr="00A61AB7" w14:paraId="2B9EA815" w14:textId="77777777" w:rsidTr="00D87F2E">
        <w:trPr>
          <w:cantSplit/>
        </w:trPr>
        <w:tc>
          <w:tcPr>
            <w:tcW w:w="794" w:type="dxa"/>
          </w:tcPr>
          <w:p w14:paraId="6B5E544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D32B0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26E7FC" w14:textId="54CA17EF" w:rsidR="001218DE" w:rsidRPr="00A61AB7" w:rsidRDefault="00324A7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پنوموکوک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پلی ساکاریدی 10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ظرفیتی</w:t>
            </w:r>
          </w:p>
        </w:tc>
      </w:tr>
      <w:tr w:rsidR="001218DE" w:rsidRPr="00A61AB7" w14:paraId="05DE0585" w14:textId="77777777" w:rsidTr="00D87F2E">
        <w:trPr>
          <w:cantSplit/>
        </w:trPr>
        <w:tc>
          <w:tcPr>
            <w:tcW w:w="794" w:type="dxa"/>
          </w:tcPr>
          <w:p w14:paraId="00A2F916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3A711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119716" w14:textId="58684778" w:rsidR="001218DE" w:rsidRPr="00A61AB7" w:rsidRDefault="00324A7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پنوموکوک کنژوکه 1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ظرفیتی</w:t>
            </w:r>
          </w:p>
        </w:tc>
      </w:tr>
      <w:tr w:rsidR="001218DE" w:rsidRPr="00A61AB7" w14:paraId="16A71C0E" w14:textId="77777777" w:rsidTr="00D87F2E">
        <w:trPr>
          <w:cantSplit/>
        </w:trPr>
        <w:tc>
          <w:tcPr>
            <w:tcW w:w="794" w:type="dxa"/>
          </w:tcPr>
          <w:p w14:paraId="318664EE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DADF59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B7077C" w14:textId="16F4EBBF" w:rsidR="001218DE" w:rsidRPr="00A61AB7" w:rsidRDefault="00324A7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پنوموکوک پلی ساکاریدی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23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ظرفیتی</w:t>
            </w:r>
          </w:p>
        </w:tc>
      </w:tr>
      <w:tr w:rsidR="00A83656" w:rsidRPr="00A61AB7" w14:paraId="34B1517F" w14:textId="77777777" w:rsidTr="00A12D2B">
        <w:trPr>
          <w:cantSplit/>
        </w:trPr>
        <w:tc>
          <w:tcPr>
            <w:tcW w:w="794" w:type="dxa"/>
          </w:tcPr>
          <w:p w14:paraId="23EC102B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34F53F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190464A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3D2BBEF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6E52D7E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0F25DA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1F4898F5" w14:textId="77777777" w:rsidTr="00D87F2E">
        <w:trPr>
          <w:cantSplit/>
        </w:trPr>
        <w:tc>
          <w:tcPr>
            <w:tcW w:w="794" w:type="dxa"/>
          </w:tcPr>
          <w:p w14:paraId="5249C7FF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738A64C4" w14:textId="77777777" w:rsidR="001218DE" w:rsidRPr="00A61AB7" w:rsidRDefault="002A4ABC" w:rsidP="0047576A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A1061C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کودکی در بیمارستان متولد شده و واکسنهای بدو تولد را دریافت کرده و پس ازدریافت واکسن هایش در 2 ماهگی بعلتی تا سن 12 ماهگی نتوانسته واکسن دریافت نماید. این کودک چندنوبت واکسن </w:t>
            </w:r>
            <w:r w:rsidR="0047576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پنتا</w:t>
            </w:r>
            <w:r w:rsidR="00A1061C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ودرچه زمانهایی دریافت خواهد کرد؟ </w:t>
            </w:r>
            <w:r w:rsidR="00A1061C"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2EAD45C1" w14:textId="77777777" w:rsidTr="00D87F2E">
        <w:trPr>
          <w:cantSplit/>
        </w:trPr>
        <w:tc>
          <w:tcPr>
            <w:tcW w:w="794" w:type="dxa"/>
          </w:tcPr>
          <w:p w14:paraId="3F20BC4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E2EDD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CC38D6" w14:textId="77777777" w:rsidR="001218DE" w:rsidRPr="00A61AB7" w:rsidRDefault="00A1061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نوبت (نوبت اول دراولین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نوبت دوم یک ماه بعدازاولین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نوبت سوم حداقل دوماه بعدازاولین مراجعه)</w:t>
            </w:r>
          </w:p>
        </w:tc>
      </w:tr>
      <w:tr w:rsidR="001218DE" w:rsidRPr="00A61AB7" w14:paraId="6751D40B" w14:textId="77777777" w:rsidTr="00D87F2E">
        <w:trPr>
          <w:cantSplit/>
        </w:trPr>
        <w:tc>
          <w:tcPr>
            <w:tcW w:w="794" w:type="dxa"/>
          </w:tcPr>
          <w:p w14:paraId="4859D90D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E89CB1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D00B64" w14:textId="79AE5BA7" w:rsidR="001218DE" w:rsidRPr="00A61AB7" w:rsidRDefault="00A1061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دونوبت ( نوبت اول اولین مراجعه - نوبت دوم دو ماه بعدا</w:t>
            </w:r>
            <w:r w:rsidR="00741AFF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Pr="00A61AB7">
              <w:rPr>
                <w:rFonts w:cs="B Mitra" w:hint="cs"/>
                <w:color w:val="000000" w:themeColor="text1"/>
                <w:rtl/>
              </w:rPr>
              <w:t>ز</w:t>
            </w:r>
            <w:r w:rsidR="00741AFF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Pr="00A61AB7">
              <w:rPr>
                <w:rFonts w:cs="B Mitra" w:hint="cs"/>
                <w:color w:val="000000" w:themeColor="text1"/>
                <w:rtl/>
              </w:rPr>
              <w:t>اولین مراجعه)</w:t>
            </w:r>
          </w:p>
        </w:tc>
      </w:tr>
      <w:tr w:rsidR="001218DE" w:rsidRPr="00A61AB7" w14:paraId="465B0545" w14:textId="77777777" w:rsidTr="00D87F2E">
        <w:trPr>
          <w:cantSplit/>
        </w:trPr>
        <w:tc>
          <w:tcPr>
            <w:tcW w:w="794" w:type="dxa"/>
          </w:tcPr>
          <w:p w14:paraId="4940863C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6A7646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484A66" w14:textId="77777777" w:rsidR="001218DE" w:rsidRPr="00A61AB7" w:rsidRDefault="00A1061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دونوبت ( نوبت اول اولین مراجعه - نوبت دوم 4 ماه بعدازاولین مراجعه)</w:t>
            </w:r>
          </w:p>
        </w:tc>
      </w:tr>
      <w:tr w:rsidR="001218DE" w:rsidRPr="00A61AB7" w14:paraId="57DFA580" w14:textId="77777777" w:rsidTr="00D87F2E">
        <w:trPr>
          <w:cantSplit/>
        </w:trPr>
        <w:tc>
          <w:tcPr>
            <w:tcW w:w="794" w:type="dxa"/>
          </w:tcPr>
          <w:p w14:paraId="2CE5F638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23872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03CD17" w14:textId="77777777" w:rsidR="001218DE" w:rsidRPr="00A61AB7" w:rsidRDefault="00A1061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یک نوبت درهمان اولین مراجعه کافی است</w:t>
            </w:r>
          </w:p>
        </w:tc>
      </w:tr>
      <w:tr w:rsidR="00A83656" w:rsidRPr="00A61AB7" w14:paraId="4CB89FCE" w14:textId="77777777" w:rsidTr="00A12D2B">
        <w:trPr>
          <w:cantSplit/>
        </w:trPr>
        <w:tc>
          <w:tcPr>
            <w:tcW w:w="794" w:type="dxa"/>
          </w:tcPr>
          <w:p w14:paraId="39DCF78B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115361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1D78D82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348B5E3D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55C8EBE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DCD2AE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351324AF" w14:textId="77777777" w:rsidTr="00D87F2E">
        <w:trPr>
          <w:cantSplit/>
        </w:trPr>
        <w:tc>
          <w:tcPr>
            <w:tcW w:w="794" w:type="dxa"/>
          </w:tcPr>
          <w:p w14:paraId="61AB1BE8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7C5A73A3" w14:textId="77777777" w:rsidR="001218DE" w:rsidRPr="00A61AB7" w:rsidRDefault="002A4ABC" w:rsidP="003C72A1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643D5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طبق جدول ایمن سازی افراد 7 تا18 ساله که دروقت مقرر برای واکسن مراجعه نکرده اند،  چندنوبت </w:t>
            </w:r>
            <w:r w:rsidR="00643D5A" w:rsidRPr="00A61AB7">
              <w:rPr>
                <w:rFonts w:cs="B Mitra"/>
                <w:color w:val="000000" w:themeColor="text1"/>
                <w:sz w:val="28"/>
                <w:szCs w:val="28"/>
              </w:rPr>
              <w:t>MMR</w:t>
            </w:r>
            <w:r w:rsidR="00643D5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ودرچه زمانهایی دریافت خواهند نمود؟</w:t>
            </w:r>
          </w:p>
        </w:tc>
      </w:tr>
      <w:tr w:rsidR="001218DE" w:rsidRPr="00A61AB7" w14:paraId="0D54CBD8" w14:textId="77777777" w:rsidTr="00D87F2E">
        <w:trPr>
          <w:cantSplit/>
        </w:trPr>
        <w:tc>
          <w:tcPr>
            <w:tcW w:w="794" w:type="dxa"/>
          </w:tcPr>
          <w:p w14:paraId="3A7319C7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B0B6B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5E7900" w14:textId="77777777" w:rsidR="001218DE" w:rsidRPr="00A61AB7" w:rsidRDefault="00643D5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یک نوبت دراولین مراجعه کافی است</w:t>
            </w:r>
          </w:p>
        </w:tc>
      </w:tr>
      <w:tr w:rsidR="001218DE" w:rsidRPr="00A61AB7" w14:paraId="07080678" w14:textId="77777777" w:rsidTr="00D87F2E">
        <w:trPr>
          <w:cantSplit/>
        </w:trPr>
        <w:tc>
          <w:tcPr>
            <w:tcW w:w="794" w:type="dxa"/>
          </w:tcPr>
          <w:p w14:paraId="091CE4F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88230F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B5B5B0" w14:textId="77777777" w:rsidR="001218DE" w:rsidRPr="00A61AB7" w:rsidRDefault="00643D5A" w:rsidP="00643D5A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2 نوبت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نوبت اول درهمان مراجعه ، نوبت دوم سه ماه بعد</w:t>
            </w:r>
          </w:p>
        </w:tc>
      </w:tr>
      <w:tr w:rsidR="001218DE" w:rsidRPr="00A61AB7" w14:paraId="022159BB" w14:textId="77777777" w:rsidTr="00D87F2E">
        <w:trPr>
          <w:cantSplit/>
        </w:trPr>
        <w:tc>
          <w:tcPr>
            <w:tcW w:w="794" w:type="dxa"/>
          </w:tcPr>
          <w:p w14:paraId="59ECE1CA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9EE510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C6791E" w14:textId="77777777" w:rsidR="001218DE" w:rsidRPr="00A61AB7" w:rsidRDefault="00643D5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2 نوبت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نوبت اول درهمان مراجعه ، نوبت دوم دو ماه بعد</w:t>
            </w:r>
          </w:p>
        </w:tc>
      </w:tr>
      <w:tr w:rsidR="001218DE" w:rsidRPr="00A61AB7" w14:paraId="39E4E456" w14:textId="77777777" w:rsidTr="00D87F2E">
        <w:trPr>
          <w:cantSplit/>
        </w:trPr>
        <w:tc>
          <w:tcPr>
            <w:tcW w:w="794" w:type="dxa"/>
          </w:tcPr>
          <w:p w14:paraId="547C08A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644DC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0772B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089FBC" w14:textId="77777777" w:rsidR="001218DE" w:rsidRPr="00A61AB7" w:rsidRDefault="00643D5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دو نوبت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نوبت اول درهمان مراجعه ، نوبت دوم یک ماه بعد   </w:t>
            </w:r>
          </w:p>
        </w:tc>
      </w:tr>
      <w:tr w:rsidR="00A83656" w:rsidRPr="00A61AB7" w14:paraId="4DD73AE3" w14:textId="77777777" w:rsidTr="00A12D2B">
        <w:trPr>
          <w:cantSplit/>
        </w:trPr>
        <w:tc>
          <w:tcPr>
            <w:tcW w:w="794" w:type="dxa"/>
          </w:tcPr>
          <w:p w14:paraId="1D188672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EA76AA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4FAFC37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3BAABD72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203294BC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6CAD435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F80AD5D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87A40D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5CB1FA5A" w14:textId="77777777" w:rsidTr="00D87F2E">
        <w:trPr>
          <w:cantSplit/>
        </w:trPr>
        <w:tc>
          <w:tcPr>
            <w:tcW w:w="794" w:type="dxa"/>
          </w:tcPr>
          <w:p w14:paraId="4DFD386C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066A5C95" w14:textId="160E2F01" w:rsidR="003C72A1" w:rsidRPr="00A61AB7" w:rsidRDefault="002A4ABC" w:rsidP="003C72A1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3C72A1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زنی 32 ساله بعنوان یک زن درسن باروری به منطقه تحت پوشش ما</w:t>
            </w:r>
            <w:r w:rsidR="00015D84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C72A1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مهاجرت کرده است.</w:t>
            </w:r>
            <w:r w:rsidR="00015D84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C72A1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هنگام تشکیل پرونده متوجه می شویم که دردوره ی کودکی واکسینه شده ودرثبت نام مدرسه کارت واکسن داشته است.</w:t>
            </w:r>
            <w:r w:rsidR="00015D84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C72A1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بعنوان یک زن درسن باروری چندنوبت واکسن توام به او توصیه می کنیم؟</w:t>
            </w:r>
          </w:p>
          <w:p w14:paraId="396E6F56" w14:textId="77777777" w:rsidR="001218DE" w:rsidRPr="00A61AB7" w:rsidRDefault="003C72A1" w:rsidP="003129CD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7517E9D5" w14:textId="77777777" w:rsidTr="00D87F2E">
        <w:trPr>
          <w:cantSplit/>
        </w:trPr>
        <w:tc>
          <w:tcPr>
            <w:tcW w:w="794" w:type="dxa"/>
          </w:tcPr>
          <w:p w14:paraId="32DE2CCE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69BA13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141935" w14:textId="77777777" w:rsidR="001218DE" w:rsidRPr="00A61AB7" w:rsidRDefault="001412A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4 نوبت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دراولین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یک ماه بعدازاولین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6 ماه بعدازدومین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یکسال بعداز سومین مراجعه</w:t>
            </w:r>
          </w:p>
        </w:tc>
      </w:tr>
      <w:tr w:rsidR="001218DE" w:rsidRPr="00A61AB7" w14:paraId="00A94844" w14:textId="77777777" w:rsidTr="00D87F2E">
        <w:trPr>
          <w:cantSplit/>
        </w:trPr>
        <w:tc>
          <w:tcPr>
            <w:tcW w:w="794" w:type="dxa"/>
          </w:tcPr>
          <w:p w14:paraId="3172799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AEFD8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40166E" w14:textId="77777777" w:rsidR="001218DE" w:rsidRPr="00A61AB7" w:rsidRDefault="001412A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3 نوبت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دراولین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یک ماه بعدازاولین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6 ماه بعدازدومین مراجعه</w:t>
            </w:r>
          </w:p>
        </w:tc>
      </w:tr>
      <w:tr w:rsidR="001218DE" w:rsidRPr="00A61AB7" w14:paraId="68653130" w14:textId="77777777" w:rsidTr="00D87F2E">
        <w:trPr>
          <w:cantSplit/>
        </w:trPr>
        <w:tc>
          <w:tcPr>
            <w:tcW w:w="794" w:type="dxa"/>
          </w:tcPr>
          <w:p w14:paraId="7946050F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3CFEAC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02D2FE" w14:textId="77777777" w:rsidR="001218DE" w:rsidRPr="00A61AB7" w:rsidRDefault="003129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2 نوبت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دراولین مراجعه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یک ماه بعدازاولین مراجعه</w:t>
            </w:r>
          </w:p>
        </w:tc>
      </w:tr>
      <w:tr w:rsidR="001218DE" w:rsidRPr="00A61AB7" w14:paraId="5A8AB5FB" w14:textId="77777777" w:rsidTr="00D87F2E">
        <w:trPr>
          <w:cantSplit/>
        </w:trPr>
        <w:tc>
          <w:tcPr>
            <w:tcW w:w="794" w:type="dxa"/>
          </w:tcPr>
          <w:p w14:paraId="0D1CF34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ACBEE9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24B042" w14:textId="77777777" w:rsidR="001218DE" w:rsidRPr="00A61AB7" w:rsidRDefault="003129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یک نوبت به عنوان یادآورکافی می باشد.</w:t>
            </w:r>
          </w:p>
        </w:tc>
      </w:tr>
      <w:tr w:rsidR="00A83656" w:rsidRPr="00A61AB7" w14:paraId="696F0EC8" w14:textId="77777777" w:rsidTr="00A12D2B">
        <w:trPr>
          <w:cantSplit/>
        </w:trPr>
        <w:tc>
          <w:tcPr>
            <w:tcW w:w="794" w:type="dxa"/>
          </w:tcPr>
          <w:p w14:paraId="16744E81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F4690F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497008C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6A208F2B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FFCD84C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02A27D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5CBD481E" w14:textId="77777777" w:rsidTr="00D87F2E">
        <w:trPr>
          <w:cantSplit/>
        </w:trPr>
        <w:tc>
          <w:tcPr>
            <w:tcW w:w="794" w:type="dxa"/>
          </w:tcPr>
          <w:p w14:paraId="7E2144E7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5D5D3B6A" w14:textId="31820A2D" w:rsidR="001218DE" w:rsidRPr="00A61AB7" w:rsidRDefault="002A4ABC" w:rsidP="00C04F3C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3129CD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زن 30 ساله برای دومین زایمان خود حامله می باشد.درسن 18 سالگی که ازدواج کرده بود طبق جدول به طورکامل واکسن ( توام) دریافت کرده است.</w:t>
            </w:r>
            <w:r w:rsidR="00015D84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129CD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ودرحاملگی قبل واکسنی دریافت نکرده است.</w:t>
            </w:r>
            <w:r w:rsidR="00015D84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129CD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چندنوبت واکسن توام برای اوتوصیه می کنید؟</w:t>
            </w:r>
            <w:r w:rsidR="003129CD"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54188F0D" w14:textId="77777777" w:rsidTr="00D87F2E">
        <w:trPr>
          <w:cantSplit/>
        </w:trPr>
        <w:tc>
          <w:tcPr>
            <w:tcW w:w="794" w:type="dxa"/>
          </w:tcPr>
          <w:p w14:paraId="64849557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6220C4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8FEA33" w14:textId="77777777" w:rsidR="001218DE" w:rsidRPr="00A61AB7" w:rsidRDefault="00847C8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دونوبت طبق جدول ایمن سازی زنان باردارتزریق می کنیم.</w:t>
            </w:r>
          </w:p>
        </w:tc>
      </w:tr>
      <w:tr w:rsidR="001218DE" w:rsidRPr="00A61AB7" w14:paraId="41DFD1C3" w14:textId="77777777" w:rsidTr="00D87F2E">
        <w:trPr>
          <w:cantSplit/>
        </w:trPr>
        <w:tc>
          <w:tcPr>
            <w:tcW w:w="794" w:type="dxa"/>
          </w:tcPr>
          <w:p w14:paraId="4D34CE79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E1CF3F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D8952D" w14:textId="77777777" w:rsidR="001218DE" w:rsidRPr="00A61AB7" w:rsidRDefault="00847C8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دونوبت طبق جدول ایمن سازی زنان باردار کافی است.تزریق وآموزش می دهیم که بعدازاتمام حاملگی برای ادامه ( شش ماه بعدازدومین واکسن) مراجعه نماید.</w:t>
            </w:r>
          </w:p>
        </w:tc>
      </w:tr>
      <w:tr w:rsidR="001218DE" w:rsidRPr="00A61AB7" w14:paraId="2790BFEB" w14:textId="77777777" w:rsidTr="00D87F2E">
        <w:trPr>
          <w:cantSplit/>
        </w:trPr>
        <w:tc>
          <w:tcPr>
            <w:tcW w:w="794" w:type="dxa"/>
          </w:tcPr>
          <w:p w14:paraId="427F0DB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3D0FB3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901C0D" w14:textId="77777777" w:rsidR="001218DE" w:rsidRPr="00A61AB7" w:rsidRDefault="00847C8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بخاطر فاصله زمانی 10 سال یک نوبت تزریق می کنیم .</w:t>
            </w:r>
          </w:p>
        </w:tc>
      </w:tr>
      <w:tr w:rsidR="001218DE" w:rsidRPr="00A61AB7" w14:paraId="08B8092D" w14:textId="77777777" w:rsidTr="00D87F2E">
        <w:trPr>
          <w:cantSplit/>
        </w:trPr>
        <w:tc>
          <w:tcPr>
            <w:tcW w:w="794" w:type="dxa"/>
          </w:tcPr>
          <w:p w14:paraId="771F5FC0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A95099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85BD32" w14:textId="77777777" w:rsidR="001218DE" w:rsidRPr="00A61AB7" w:rsidRDefault="00847C8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نیازی به واکسن ندارد.</w:t>
            </w:r>
          </w:p>
        </w:tc>
      </w:tr>
      <w:tr w:rsidR="00A83656" w:rsidRPr="00A61AB7" w14:paraId="09DF2EBA" w14:textId="77777777" w:rsidTr="00A12D2B">
        <w:trPr>
          <w:cantSplit/>
        </w:trPr>
        <w:tc>
          <w:tcPr>
            <w:tcW w:w="794" w:type="dxa"/>
          </w:tcPr>
          <w:p w14:paraId="1744A6F1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C529BE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2103ABC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53AA1BBB" w14:textId="77777777" w:rsidR="00C04F3C" w:rsidRPr="00A61AB7" w:rsidRDefault="00C04F3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02831605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FF6C22E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84321A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0D1EF229" w14:textId="77777777" w:rsidTr="00D87F2E">
        <w:trPr>
          <w:cantSplit/>
        </w:trPr>
        <w:tc>
          <w:tcPr>
            <w:tcW w:w="794" w:type="dxa"/>
          </w:tcPr>
          <w:p w14:paraId="79F079FB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19848CEC" w14:textId="77777777" w:rsidR="001218DE" w:rsidRPr="00A61AB7" w:rsidRDefault="002A4ABC" w:rsidP="00AC4DEE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847C8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واکسیناسیون شیرخوارانی که درنوزادی تعویض خون شده اند یا خون وفرآورده های خونی دریافت کرده اند چگونه است</w:t>
            </w:r>
            <w:r w:rsidR="00847C8A" w:rsidRPr="00A61AB7">
              <w:rPr>
                <w:rFonts w:cs="B Mitra" w:hint="cs"/>
                <w:color w:val="000000" w:themeColor="text1"/>
                <w:rtl/>
              </w:rPr>
              <w:t>؟</w:t>
            </w:r>
          </w:p>
        </w:tc>
      </w:tr>
      <w:tr w:rsidR="001218DE" w:rsidRPr="00A61AB7" w14:paraId="4F3F1815" w14:textId="77777777" w:rsidTr="00D87F2E">
        <w:trPr>
          <w:cantSplit/>
        </w:trPr>
        <w:tc>
          <w:tcPr>
            <w:tcW w:w="794" w:type="dxa"/>
          </w:tcPr>
          <w:p w14:paraId="773CB9C0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AEF70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48BB1D" w14:textId="77777777" w:rsidR="001218DE" w:rsidRPr="00A61AB7" w:rsidRDefault="00C04F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طبق جدول ایمن سازی می باشد.</w:t>
            </w:r>
          </w:p>
        </w:tc>
      </w:tr>
      <w:tr w:rsidR="001218DE" w:rsidRPr="00A61AB7" w14:paraId="5F63DC51" w14:textId="77777777" w:rsidTr="00D87F2E">
        <w:trPr>
          <w:cantSplit/>
        </w:trPr>
        <w:tc>
          <w:tcPr>
            <w:tcW w:w="794" w:type="dxa"/>
          </w:tcPr>
          <w:p w14:paraId="428BC195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8E56CF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A50956" w14:textId="77777777" w:rsidR="001218DE" w:rsidRPr="00A61AB7" w:rsidRDefault="00C04F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براساس تجویزپزشک معالج ادامه می دهیم.</w:t>
            </w:r>
          </w:p>
        </w:tc>
      </w:tr>
      <w:tr w:rsidR="001218DE" w:rsidRPr="00A61AB7" w14:paraId="764872DE" w14:textId="77777777" w:rsidTr="00D87F2E">
        <w:trPr>
          <w:cantSplit/>
        </w:trPr>
        <w:tc>
          <w:tcPr>
            <w:tcW w:w="794" w:type="dxa"/>
          </w:tcPr>
          <w:p w14:paraId="1507F27C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EE377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D2C7D2" w14:textId="77777777" w:rsidR="001218DE" w:rsidRPr="00A61AB7" w:rsidRDefault="00C04F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شش ماه بعدازدریافت خون یافرآورده های خونی شروع و طبق جدول ایمن سازی ادامه می یابد.</w:t>
            </w:r>
          </w:p>
        </w:tc>
      </w:tr>
      <w:tr w:rsidR="001218DE" w:rsidRPr="00A61AB7" w14:paraId="77A7354E" w14:textId="77777777" w:rsidTr="00D87F2E">
        <w:trPr>
          <w:cantSplit/>
        </w:trPr>
        <w:tc>
          <w:tcPr>
            <w:tcW w:w="794" w:type="dxa"/>
          </w:tcPr>
          <w:p w14:paraId="546B9599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56FE9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7222A1" w14:textId="77777777" w:rsidR="001218DE" w:rsidRPr="00A61AB7" w:rsidRDefault="00C04F3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سه بعدازدریافت خون یافرآورده های خونی طبق جدول ایمن سازی می باشد.</w:t>
            </w:r>
          </w:p>
        </w:tc>
      </w:tr>
      <w:tr w:rsidR="00A83656" w:rsidRPr="00A61AB7" w14:paraId="0225CD4D" w14:textId="77777777" w:rsidTr="00A12D2B">
        <w:trPr>
          <w:cantSplit/>
        </w:trPr>
        <w:tc>
          <w:tcPr>
            <w:tcW w:w="794" w:type="dxa"/>
          </w:tcPr>
          <w:p w14:paraId="64B4E1BA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448819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F41A882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14EA8382" w14:textId="77777777" w:rsidR="00C04F3C" w:rsidRPr="00A61AB7" w:rsidRDefault="00C04F3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211D734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3C3DB96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CBB64E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47C67D54" w14:textId="77777777" w:rsidTr="00D87F2E">
        <w:trPr>
          <w:cantSplit/>
        </w:trPr>
        <w:tc>
          <w:tcPr>
            <w:tcW w:w="794" w:type="dxa"/>
          </w:tcPr>
          <w:p w14:paraId="01DC3354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77A9CA65" w14:textId="77777777" w:rsidR="001218DE" w:rsidRPr="00A61AB7" w:rsidRDefault="002A4ABC" w:rsidP="00B91845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2576D7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درکدام یک ازمورارد زیر برنامه واکسیناسیون طبق جدول ایمن سازی نبوده بلکه واکسنها </w:t>
            </w:r>
            <w:r w:rsidR="00B91845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طبق نظرپزشک معالج انجام می شود؟</w:t>
            </w:r>
          </w:p>
        </w:tc>
      </w:tr>
      <w:tr w:rsidR="001218DE" w:rsidRPr="00A61AB7" w14:paraId="7B8DE141" w14:textId="77777777" w:rsidTr="00D87F2E">
        <w:trPr>
          <w:cantSplit/>
        </w:trPr>
        <w:tc>
          <w:tcPr>
            <w:tcW w:w="794" w:type="dxa"/>
          </w:tcPr>
          <w:p w14:paraId="24C2DB01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5886E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3B7DEA" w14:textId="77777777" w:rsidR="002576D7" w:rsidRPr="00A61AB7" w:rsidRDefault="002576D7" w:rsidP="002576D7">
            <w:pPr>
              <w:rPr>
                <w:rFonts w:cs="B Mitra"/>
                <w:color w:val="000000" w:themeColor="text1"/>
                <w:rtl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شیرخوارانی که درنوزادی تعویض خون شده اند یا خون وفرآورده های خونی دریافت کرده اند</w:t>
            </w:r>
          </w:p>
          <w:p w14:paraId="7A5A76D6" w14:textId="77777777" w:rsidR="001218DE" w:rsidRPr="00A61AB7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218DE" w:rsidRPr="00A61AB7" w14:paraId="206D6731" w14:textId="77777777" w:rsidTr="00D87F2E">
        <w:trPr>
          <w:cantSplit/>
        </w:trPr>
        <w:tc>
          <w:tcPr>
            <w:tcW w:w="794" w:type="dxa"/>
          </w:tcPr>
          <w:p w14:paraId="0D07820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136941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B9DD59" w14:textId="77777777" w:rsidR="001218DE" w:rsidRPr="00A61AB7" w:rsidRDefault="002576D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شیرخوارانی که درنوزادی به هرعلت دچارزردی شده اند.</w:t>
            </w:r>
          </w:p>
        </w:tc>
      </w:tr>
      <w:tr w:rsidR="001218DE" w:rsidRPr="00A61AB7" w14:paraId="4A2B0710" w14:textId="77777777" w:rsidTr="00D87F2E">
        <w:trPr>
          <w:cantSplit/>
        </w:trPr>
        <w:tc>
          <w:tcPr>
            <w:tcW w:w="794" w:type="dxa"/>
          </w:tcPr>
          <w:p w14:paraId="201C7DB2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0EE6A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B3C8CB" w14:textId="77777777" w:rsidR="001218DE" w:rsidRPr="00A61AB7" w:rsidRDefault="002576D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کودکانی که مبتلا به سوءتغذیه می باشند.</w:t>
            </w:r>
          </w:p>
        </w:tc>
      </w:tr>
      <w:tr w:rsidR="001218DE" w:rsidRPr="00A61AB7" w14:paraId="26998E78" w14:textId="77777777" w:rsidTr="00D87F2E">
        <w:trPr>
          <w:cantSplit/>
        </w:trPr>
        <w:tc>
          <w:tcPr>
            <w:tcW w:w="794" w:type="dxa"/>
          </w:tcPr>
          <w:p w14:paraId="6FBAC6D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6AA0EF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ACDCA5" w14:textId="77777777" w:rsidR="001218DE" w:rsidRPr="00A61AB7" w:rsidRDefault="002576D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هیچکدام</w:t>
            </w:r>
          </w:p>
        </w:tc>
      </w:tr>
      <w:tr w:rsidR="00A83656" w:rsidRPr="00A61AB7" w14:paraId="298CCC4A" w14:textId="77777777" w:rsidTr="00A12D2B">
        <w:trPr>
          <w:cantSplit/>
        </w:trPr>
        <w:tc>
          <w:tcPr>
            <w:tcW w:w="794" w:type="dxa"/>
          </w:tcPr>
          <w:p w14:paraId="6BFB540E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D47B59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9860D40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46B705F9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766D045C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095A4C7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F4D34A2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E90464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1A90FCBA" w14:textId="77777777" w:rsidTr="00D87F2E">
        <w:trPr>
          <w:cantSplit/>
        </w:trPr>
        <w:tc>
          <w:tcPr>
            <w:tcW w:w="794" w:type="dxa"/>
          </w:tcPr>
          <w:p w14:paraId="68354148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5E165A3F" w14:textId="77777777" w:rsidR="001218DE" w:rsidRPr="00A61AB7" w:rsidRDefault="002A4ABC" w:rsidP="002E3C8A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FD3EF6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زمان بندی دریافت واکسن درافرادی که تزریق مکرر خون دارند( مانند بیماران مبتلا به تالاسمی ) به چه ترتیب است؟</w:t>
            </w:r>
          </w:p>
        </w:tc>
      </w:tr>
      <w:tr w:rsidR="001218DE" w:rsidRPr="00A61AB7" w14:paraId="0AA1788E" w14:textId="77777777" w:rsidTr="00D87F2E">
        <w:trPr>
          <w:cantSplit/>
        </w:trPr>
        <w:tc>
          <w:tcPr>
            <w:tcW w:w="794" w:type="dxa"/>
          </w:tcPr>
          <w:p w14:paraId="473C3D3E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064CE9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C17B3C" w14:textId="77777777" w:rsidR="001218DE" w:rsidRPr="00A61AB7" w:rsidRDefault="00AE178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سه ماه بعدازدریافت خون واکسن هاراتزریق می کنیم.</w:t>
            </w:r>
          </w:p>
        </w:tc>
      </w:tr>
      <w:tr w:rsidR="001218DE" w:rsidRPr="00A61AB7" w14:paraId="5B238545" w14:textId="77777777" w:rsidTr="00D87F2E">
        <w:trPr>
          <w:cantSplit/>
        </w:trPr>
        <w:tc>
          <w:tcPr>
            <w:tcW w:w="794" w:type="dxa"/>
          </w:tcPr>
          <w:p w14:paraId="6F9A853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F4D66A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D24EBC" w14:textId="77777777" w:rsidR="001218DE" w:rsidRPr="00A61AB7" w:rsidRDefault="00AE178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شش ماه بعدازدریافت خون واکسن هاراتزریق می کنیم.</w:t>
            </w:r>
          </w:p>
        </w:tc>
      </w:tr>
      <w:tr w:rsidR="001218DE" w:rsidRPr="00A61AB7" w14:paraId="57183997" w14:textId="77777777" w:rsidTr="00D87F2E">
        <w:trPr>
          <w:cantSplit/>
        </w:trPr>
        <w:tc>
          <w:tcPr>
            <w:tcW w:w="794" w:type="dxa"/>
          </w:tcPr>
          <w:p w14:paraId="7CBC9562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BBD153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5A5FC0" w14:textId="77777777" w:rsidR="001218DE" w:rsidRPr="00A61AB7" w:rsidRDefault="00AE178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مطابق جدول روتین می باشد.</w:t>
            </w:r>
          </w:p>
        </w:tc>
      </w:tr>
      <w:tr w:rsidR="001218DE" w:rsidRPr="00A61AB7" w14:paraId="2A359342" w14:textId="77777777" w:rsidTr="00D87F2E">
        <w:trPr>
          <w:cantSplit/>
        </w:trPr>
        <w:tc>
          <w:tcPr>
            <w:tcW w:w="794" w:type="dxa"/>
          </w:tcPr>
          <w:p w14:paraId="576644D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6B2CDF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A50ECC" w14:textId="77777777" w:rsidR="001218DE" w:rsidRPr="00A61AB7" w:rsidRDefault="00AE178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براساس نظر پزشک معالج</w:t>
            </w:r>
          </w:p>
        </w:tc>
      </w:tr>
      <w:tr w:rsidR="00A83656" w:rsidRPr="00A61AB7" w14:paraId="4C70CFF7" w14:textId="77777777" w:rsidTr="00A12D2B">
        <w:trPr>
          <w:cantSplit/>
        </w:trPr>
        <w:tc>
          <w:tcPr>
            <w:tcW w:w="794" w:type="dxa"/>
          </w:tcPr>
          <w:p w14:paraId="645F1B39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A44827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EE721BB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693C5CE2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405C519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671279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7B4429DF" w14:textId="77777777" w:rsidTr="00D87F2E">
        <w:trPr>
          <w:cantSplit/>
        </w:trPr>
        <w:tc>
          <w:tcPr>
            <w:tcW w:w="794" w:type="dxa"/>
          </w:tcPr>
          <w:p w14:paraId="4BC43B65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42275DBE" w14:textId="77777777" w:rsidR="001218DE" w:rsidRPr="00A61AB7" w:rsidRDefault="002A4ABC" w:rsidP="00FC6520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2E3C8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درصورتیکه واکسنهای زنده ویروسی تزریقی بطورهمزمان مورد استفاده قرارنگیرند حداقل فاصله</w:t>
            </w:r>
            <w:r w:rsidR="00FC6520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تزریق دو واکسن چقدرباید باشد؟ </w:t>
            </w:r>
          </w:p>
        </w:tc>
      </w:tr>
      <w:tr w:rsidR="001218DE" w:rsidRPr="00A61AB7" w14:paraId="1208C085" w14:textId="77777777" w:rsidTr="00D87F2E">
        <w:trPr>
          <w:cantSplit/>
        </w:trPr>
        <w:tc>
          <w:tcPr>
            <w:tcW w:w="794" w:type="dxa"/>
          </w:tcPr>
          <w:p w14:paraId="010746C7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32F007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2EE4B5" w14:textId="77777777" w:rsidR="001218DE" w:rsidRPr="00A61AB7" w:rsidRDefault="003645D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) فاصله لازم نیست</w:t>
            </w:r>
          </w:p>
        </w:tc>
      </w:tr>
      <w:tr w:rsidR="001218DE" w:rsidRPr="00A61AB7" w14:paraId="1E9DD1B6" w14:textId="77777777" w:rsidTr="00D87F2E">
        <w:trPr>
          <w:cantSplit/>
        </w:trPr>
        <w:tc>
          <w:tcPr>
            <w:tcW w:w="794" w:type="dxa"/>
          </w:tcPr>
          <w:p w14:paraId="74CE787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FF0034C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BB544D" w14:textId="77777777" w:rsidR="001218DE" w:rsidRPr="00A61AB7" w:rsidRDefault="003645D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حداقل یک هفته</w:t>
            </w:r>
          </w:p>
        </w:tc>
      </w:tr>
      <w:tr w:rsidR="001218DE" w:rsidRPr="00A61AB7" w14:paraId="662B11A8" w14:textId="77777777" w:rsidTr="00D87F2E">
        <w:trPr>
          <w:cantSplit/>
        </w:trPr>
        <w:tc>
          <w:tcPr>
            <w:tcW w:w="794" w:type="dxa"/>
          </w:tcPr>
          <w:p w14:paraId="2782EE63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001970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DCD6D9" w14:textId="77777777" w:rsidR="001218DE" w:rsidRPr="00A61AB7" w:rsidRDefault="003645D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حداقل یک ماه</w:t>
            </w:r>
          </w:p>
        </w:tc>
      </w:tr>
      <w:tr w:rsidR="001218DE" w:rsidRPr="00A61AB7" w14:paraId="1F343FE1" w14:textId="77777777" w:rsidTr="00D87F2E">
        <w:trPr>
          <w:cantSplit/>
        </w:trPr>
        <w:tc>
          <w:tcPr>
            <w:tcW w:w="794" w:type="dxa"/>
          </w:tcPr>
          <w:p w14:paraId="1D51372B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BE3DFE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5D1D27" w14:textId="77777777" w:rsidR="001218DE" w:rsidRPr="00A61AB7" w:rsidRDefault="003645D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حداقل دوماه</w:t>
            </w:r>
          </w:p>
        </w:tc>
      </w:tr>
      <w:tr w:rsidR="00A83656" w:rsidRPr="00A61AB7" w14:paraId="51524FD1" w14:textId="77777777" w:rsidTr="00A12D2B">
        <w:trPr>
          <w:cantSplit/>
        </w:trPr>
        <w:tc>
          <w:tcPr>
            <w:tcW w:w="794" w:type="dxa"/>
          </w:tcPr>
          <w:p w14:paraId="328364FE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C63E56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5DCCF864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A61AB7" w14:paraId="6CB5DAC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B61EAA6" w14:textId="77777777" w:rsidR="001218DE" w:rsidRPr="00A61AB7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739F60" w14:textId="77777777" w:rsidR="001218DE" w:rsidRPr="00A61AB7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1218DE" w:rsidRPr="00A61AB7" w14:paraId="23639E15" w14:textId="77777777" w:rsidTr="00D87F2E">
        <w:trPr>
          <w:cantSplit/>
        </w:trPr>
        <w:tc>
          <w:tcPr>
            <w:tcW w:w="794" w:type="dxa"/>
          </w:tcPr>
          <w:p w14:paraId="1796C0EA" w14:textId="77777777" w:rsidR="001218DE" w:rsidRPr="00A61AB7" w:rsidRDefault="00D96039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0D73828A" w14:textId="77777777" w:rsidR="001218DE" w:rsidRPr="00A61AB7" w:rsidRDefault="002A4ABC" w:rsidP="00427D05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FC6520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تلقیح واکسن ب ث ژ (</w:t>
            </w:r>
            <w:r w:rsidR="00FC6520" w:rsidRPr="00A61AB7">
              <w:rPr>
                <w:rFonts w:cs="B Mitra"/>
                <w:color w:val="000000" w:themeColor="text1"/>
                <w:sz w:val="28"/>
                <w:szCs w:val="28"/>
              </w:rPr>
              <w:t>BCG</w:t>
            </w:r>
            <w:r w:rsidR="00FC6520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) تا چه سنی انجام می شود و بعد از آن سن ضرورتی ندارد. </w:t>
            </w:r>
            <w:r w:rsidR="00FC6520"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1218DE" w:rsidRPr="00A61AB7" w14:paraId="547DE03C" w14:textId="77777777" w:rsidTr="00D87F2E">
        <w:trPr>
          <w:cantSplit/>
        </w:trPr>
        <w:tc>
          <w:tcPr>
            <w:tcW w:w="794" w:type="dxa"/>
          </w:tcPr>
          <w:p w14:paraId="3FB45D14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638CC1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1B7C56" w14:textId="77777777" w:rsidR="001218DE" w:rsidRPr="00A61AB7" w:rsidRDefault="00FC652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تا 6 ماهگی</w:t>
            </w:r>
          </w:p>
        </w:tc>
      </w:tr>
      <w:tr w:rsidR="001218DE" w:rsidRPr="00A61AB7" w14:paraId="5C36A09A" w14:textId="77777777" w:rsidTr="00D87F2E">
        <w:trPr>
          <w:cantSplit/>
        </w:trPr>
        <w:tc>
          <w:tcPr>
            <w:tcW w:w="794" w:type="dxa"/>
          </w:tcPr>
          <w:p w14:paraId="7C103456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B4BF94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265FD0" w14:textId="77777777" w:rsidR="001218DE" w:rsidRPr="00A61AB7" w:rsidRDefault="00FC652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تا 12 ماهگی</w:t>
            </w:r>
          </w:p>
        </w:tc>
      </w:tr>
      <w:tr w:rsidR="001218DE" w:rsidRPr="00A61AB7" w14:paraId="25A37861" w14:textId="77777777" w:rsidTr="00D87F2E">
        <w:trPr>
          <w:cantSplit/>
        </w:trPr>
        <w:tc>
          <w:tcPr>
            <w:tcW w:w="794" w:type="dxa"/>
          </w:tcPr>
          <w:p w14:paraId="36BC1F78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100B2B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8962E4" w14:textId="77777777" w:rsidR="001218DE" w:rsidRPr="00A61AB7" w:rsidRDefault="00FC652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تا دو سالگی</w:t>
            </w:r>
          </w:p>
        </w:tc>
      </w:tr>
      <w:tr w:rsidR="001218DE" w:rsidRPr="00A61AB7" w14:paraId="2791BFC0" w14:textId="77777777" w:rsidTr="00D87F2E">
        <w:trPr>
          <w:cantSplit/>
        </w:trPr>
        <w:tc>
          <w:tcPr>
            <w:tcW w:w="794" w:type="dxa"/>
          </w:tcPr>
          <w:p w14:paraId="0B4DF9E2" w14:textId="77777777" w:rsidR="001218DE" w:rsidRPr="00A61AB7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780202" w14:textId="77777777" w:rsidR="001218DE" w:rsidRPr="00A61AB7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F1D554" w14:textId="77777777" w:rsidR="001218DE" w:rsidRPr="00A61AB7" w:rsidRDefault="00FC652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تا 6 سالگی</w:t>
            </w:r>
          </w:p>
        </w:tc>
      </w:tr>
      <w:tr w:rsidR="00A83656" w:rsidRPr="00A61AB7" w14:paraId="5288CABA" w14:textId="77777777" w:rsidTr="00A12D2B">
        <w:trPr>
          <w:cantSplit/>
        </w:trPr>
        <w:tc>
          <w:tcPr>
            <w:tcW w:w="794" w:type="dxa"/>
          </w:tcPr>
          <w:p w14:paraId="1D75E020" w14:textId="77777777" w:rsidR="00A83656" w:rsidRPr="00A61AB7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23E804" w14:textId="77777777" w:rsidR="00A83656" w:rsidRPr="00A61AB7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64D62346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A61AB7" w14:paraId="719DB1F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6142F3E" w14:textId="77777777" w:rsidR="005110C8" w:rsidRPr="00A61AB7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6505D6" w14:textId="77777777" w:rsidR="005110C8" w:rsidRPr="00A61AB7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5110C8" w:rsidRPr="00A61AB7" w14:paraId="6010D5B7" w14:textId="77777777" w:rsidTr="007E1F29">
        <w:trPr>
          <w:cantSplit/>
        </w:trPr>
        <w:tc>
          <w:tcPr>
            <w:tcW w:w="794" w:type="dxa"/>
          </w:tcPr>
          <w:p w14:paraId="49C0442A" w14:textId="77777777" w:rsidR="005110C8" w:rsidRPr="00A61AB7" w:rsidRDefault="00D9603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7003E263" w14:textId="77777777" w:rsidR="005110C8" w:rsidRPr="00A61AB7" w:rsidRDefault="002A4ABC" w:rsidP="00A703F6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9A6E1A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درمورد  کودکی که در هنگام دریافت واکسن قطره فلج اطفال مبتلا به اسهال شدید باشد و همزمان قطره خورانده شود ، کدام جمله زیر صحیح است؟ </w:t>
            </w:r>
          </w:p>
        </w:tc>
      </w:tr>
      <w:tr w:rsidR="005110C8" w:rsidRPr="00A61AB7" w14:paraId="6479616A" w14:textId="77777777" w:rsidTr="007E1F29">
        <w:trPr>
          <w:cantSplit/>
        </w:trPr>
        <w:tc>
          <w:tcPr>
            <w:tcW w:w="794" w:type="dxa"/>
          </w:tcPr>
          <w:p w14:paraId="00E3C119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7399F9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E6C0A6" w14:textId="77777777" w:rsidR="005110C8" w:rsidRPr="00A61AB7" w:rsidRDefault="00DC065A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اسهال شدید در زمان دریافت واکسن قطره فلج اطفال هیچ تاثیری در واکسیناسیون فلج اطفال ندارد.</w:t>
            </w:r>
          </w:p>
        </w:tc>
      </w:tr>
      <w:tr w:rsidR="005110C8" w:rsidRPr="00A61AB7" w14:paraId="4B704A23" w14:textId="77777777" w:rsidTr="007E1F29">
        <w:trPr>
          <w:cantSplit/>
        </w:trPr>
        <w:tc>
          <w:tcPr>
            <w:tcW w:w="794" w:type="dxa"/>
          </w:tcPr>
          <w:p w14:paraId="1F9B19CB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394502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192369" w14:textId="77777777" w:rsidR="005110C8" w:rsidRPr="00A61AB7" w:rsidRDefault="00DC065A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بایستی یک دوز اضافی واکسن به محض قطع اسهال به او خورانده شود</w:t>
            </w:r>
          </w:p>
        </w:tc>
      </w:tr>
      <w:tr w:rsidR="005110C8" w:rsidRPr="00A61AB7" w14:paraId="279C9490" w14:textId="77777777" w:rsidTr="007E1F29">
        <w:trPr>
          <w:cantSplit/>
        </w:trPr>
        <w:tc>
          <w:tcPr>
            <w:tcW w:w="794" w:type="dxa"/>
          </w:tcPr>
          <w:p w14:paraId="2DD8F622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6752E3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E3B4D1" w14:textId="77777777" w:rsidR="005110C8" w:rsidRPr="00A61AB7" w:rsidRDefault="00DC065A" w:rsidP="00DC065A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بایستی یک دوز اضافی واکسن به فاصله حد اقل یک ماه به او خورانده شود.</w:t>
            </w:r>
          </w:p>
        </w:tc>
      </w:tr>
      <w:tr w:rsidR="005110C8" w:rsidRPr="00A61AB7" w14:paraId="57B36154" w14:textId="77777777" w:rsidTr="007E1F29">
        <w:trPr>
          <w:cantSplit/>
        </w:trPr>
        <w:tc>
          <w:tcPr>
            <w:tcW w:w="794" w:type="dxa"/>
          </w:tcPr>
          <w:p w14:paraId="3CFC1B99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BB9AC5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2D3767" w14:textId="77777777" w:rsidR="005110C8" w:rsidRPr="00A61AB7" w:rsidRDefault="00DC065A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ایستی یک دوز اضافی واکسن به فاصله حد اقل سه  ماه به او خورانده شود.</w:t>
            </w:r>
          </w:p>
        </w:tc>
      </w:tr>
      <w:tr w:rsidR="00A83656" w:rsidRPr="00A61AB7" w14:paraId="62571974" w14:textId="77777777" w:rsidTr="00A12D2B">
        <w:trPr>
          <w:cantSplit/>
        </w:trPr>
        <w:tc>
          <w:tcPr>
            <w:tcW w:w="794" w:type="dxa"/>
          </w:tcPr>
          <w:p w14:paraId="17A9B78C" w14:textId="77777777" w:rsidR="00A83656" w:rsidRPr="00A61AB7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F33C24" w14:textId="77777777" w:rsidR="00A83656" w:rsidRPr="00A61AB7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27851F4" w14:textId="77777777" w:rsidR="001218DE" w:rsidRPr="00A61AB7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A61AB7" w14:paraId="4F8BFB2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CECDD2D" w14:textId="77777777" w:rsidR="005110C8" w:rsidRPr="00A61AB7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EDD187" w14:textId="77777777" w:rsidR="005110C8" w:rsidRPr="00A61AB7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5110C8" w:rsidRPr="00A61AB7" w14:paraId="6F180EFE" w14:textId="77777777" w:rsidTr="007E1F29">
        <w:trPr>
          <w:cantSplit/>
        </w:trPr>
        <w:tc>
          <w:tcPr>
            <w:tcW w:w="794" w:type="dxa"/>
          </w:tcPr>
          <w:p w14:paraId="482E586A" w14:textId="77777777" w:rsidR="005110C8" w:rsidRPr="00A61AB7" w:rsidRDefault="00D9603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3502A729" w14:textId="77777777" w:rsidR="00A703F6" w:rsidRPr="00A61AB7" w:rsidRDefault="002A4ABC" w:rsidP="00A703F6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A703F6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اگر کودکی که  </w:t>
            </w:r>
            <w:r w:rsidR="00A703F6" w:rsidRPr="00A61AB7">
              <w:rPr>
                <w:rFonts w:cs="B Mitra"/>
                <w:color w:val="000000" w:themeColor="text1"/>
                <w:sz w:val="28"/>
                <w:szCs w:val="28"/>
                <w:rtl/>
              </w:rPr>
              <w:t xml:space="preserve">در كمتر از </w:t>
            </w:r>
            <w:r w:rsidR="00A703F6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30</w:t>
            </w:r>
            <w:r w:rsidR="00A703F6" w:rsidRPr="00A61AB7">
              <w:rPr>
                <w:rFonts w:cs="B Mitra"/>
                <w:color w:val="000000" w:themeColor="text1"/>
                <w:sz w:val="28"/>
                <w:szCs w:val="28"/>
                <w:rtl/>
              </w:rPr>
              <w:t xml:space="preserve"> دقيقه پس از دريافت قطره فلج اطفال</w:t>
            </w:r>
            <w:r w:rsidR="00A703F6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استفراغ نماید ؟ کدام جمله زیر صحیح است؟ </w:t>
            </w:r>
          </w:p>
          <w:p w14:paraId="41D3A2C4" w14:textId="77777777" w:rsidR="005110C8" w:rsidRPr="00A61AB7" w:rsidRDefault="00A703F6" w:rsidP="00A703F6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5110C8" w:rsidRPr="00A61AB7" w14:paraId="0B97D9E8" w14:textId="77777777" w:rsidTr="007E1F29">
        <w:trPr>
          <w:cantSplit/>
        </w:trPr>
        <w:tc>
          <w:tcPr>
            <w:tcW w:w="794" w:type="dxa"/>
          </w:tcPr>
          <w:p w14:paraId="090425A8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254969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47E47DD" w14:textId="162090AF" w:rsidR="005110C8" w:rsidRPr="00A61AB7" w:rsidRDefault="00A703F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  <w:rtl/>
              </w:rPr>
              <w:t>بايستــي</w:t>
            </w:r>
            <w:r w:rsidR="00015D84">
              <w:rPr>
                <w:rFonts w:hint="cs"/>
                <w:color w:val="000000" w:themeColor="text1"/>
                <w:rtl/>
              </w:rPr>
              <w:t xml:space="preserve"> </w:t>
            </w:r>
            <w:r w:rsidRPr="00A61AB7">
              <w:rPr>
                <w:rFonts w:cs="B Mitra"/>
                <w:color w:val="000000" w:themeColor="text1"/>
                <w:rtl/>
              </w:rPr>
              <w:t>تجويز قطره فلج اطفال تكرار شود .</w:t>
            </w:r>
          </w:p>
        </w:tc>
      </w:tr>
      <w:tr w:rsidR="005110C8" w:rsidRPr="00A61AB7" w14:paraId="79BC3BFF" w14:textId="77777777" w:rsidTr="007E1F29">
        <w:trPr>
          <w:cantSplit/>
        </w:trPr>
        <w:tc>
          <w:tcPr>
            <w:tcW w:w="794" w:type="dxa"/>
          </w:tcPr>
          <w:p w14:paraId="5B8F4CFB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891FC3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9448DD" w14:textId="77777777" w:rsidR="005110C8" w:rsidRPr="00A61AB7" w:rsidRDefault="00A703F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نیازی به تکرار </w:t>
            </w:r>
            <w:r w:rsidRPr="00A61AB7">
              <w:rPr>
                <w:rFonts w:cs="B Mitra"/>
                <w:color w:val="000000" w:themeColor="text1"/>
                <w:rtl/>
              </w:rPr>
              <w:t>قطره فلج اطفال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نیست</w:t>
            </w:r>
          </w:p>
        </w:tc>
      </w:tr>
      <w:tr w:rsidR="005110C8" w:rsidRPr="00A61AB7" w14:paraId="461D31DF" w14:textId="77777777" w:rsidTr="007E1F29">
        <w:trPr>
          <w:cantSplit/>
        </w:trPr>
        <w:tc>
          <w:tcPr>
            <w:tcW w:w="794" w:type="dxa"/>
          </w:tcPr>
          <w:p w14:paraId="45568D30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73457A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3D2765" w14:textId="77777777" w:rsidR="005110C8" w:rsidRPr="00A61AB7" w:rsidRDefault="00A703F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اگر استفراغ خیلی زیاد بود </w:t>
            </w:r>
            <w:r w:rsidRPr="00A61AB7">
              <w:rPr>
                <w:rFonts w:cs="B Mitra"/>
                <w:color w:val="000000" w:themeColor="text1"/>
                <w:rtl/>
              </w:rPr>
              <w:t>قطره فلج اطفال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تکرار شود</w:t>
            </w:r>
          </w:p>
        </w:tc>
      </w:tr>
      <w:tr w:rsidR="005110C8" w:rsidRPr="00A61AB7" w14:paraId="2409B5DB" w14:textId="77777777" w:rsidTr="007E1F29">
        <w:trPr>
          <w:cantSplit/>
        </w:trPr>
        <w:tc>
          <w:tcPr>
            <w:tcW w:w="794" w:type="dxa"/>
          </w:tcPr>
          <w:p w14:paraId="690F0C4E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57F371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22E721" w14:textId="77777777" w:rsidR="005110C8" w:rsidRPr="00A61AB7" w:rsidRDefault="00A703F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در صورت صلاحدید پزشک </w:t>
            </w:r>
            <w:r w:rsidRPr="00A61AB7">
              <w:rPr>
                <w:rFonts w:cs="B Mitra"/>
                <w:color w:val="000000" w:themeColor="text1"/>
                <w:rtl/>
              </w:rPr>
              <w:t>قطره فلج اطفال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تکرار شود.</w:t>
            </w:r>
          </w:p>
        </w:tc>
      </w:tr>
      <w:tr w:rsidR="00A83656" w:rsidRPr="00A61AB7" w14:paraId="3647D953" w14:textId="77777777" w:rsidTr="00A12D2B">
        <w:trPr>
          <w:cantSplit/>
        </w:trPr>
        <w:tc>
          <w:tcPr>
            <w:tcW w:w="794" w:type="dxa"/>
          </w:tcPr>
          <w:p w14:paraId="239261DF" w14:textId="77777777" w:rsidR="00A83656" w:rsidRPr="00A61AB7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C178E6" w14:textId="77777777" w:rsidR="00A83656" w:rsidRPr="00A61AB7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7D690523" w14:textId="77777777" w:rsidR="005110C8" w:rsidRPr="00A61AB7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A61AB7" w14:paraId="6AF6107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0F71490" w14:textId="77777777" w:rsidR="005110C8" w:rsidRPr="00A61AB7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DCB419" w14:textId="77777777" w:rsidR="005110C8" w:rsidRPr="00A61AB7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5110C8" w:rsidRPr="00A61AB7" w14:paraId="7DE83113" w14:textId="77777777" w:rsidTr="007E1F29">
        <w:trPr>
          <w:cantSplit/>
        </w:trPr>
        <w:tc>
          <w:tcPr>
            <w:tcW w:w="794" w:type="dxa"/>
          </w:tcPr>
          <w:p w14:paraId="7CE2F9A6" w14:textId="77777777" w:rsidR="005110C8" w:rsidRPr="00A61AB7" w:rsidRDefault="00D9603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2A9053B6" w14:textId="7A6D29C9" w:rsidR="005110C8" w:rsidRPr="00A61AB7" w:rsidRDefault="002A4ABC" w:rsidP="00423CE5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1C610F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طبق توصیه کتابچه راهنمای  ایمن سازی برنامه و راهنمای ایمن سازی، برای پیشگیری از تب احتمالی بعداز تزریق واکسن ثلاث </w:t>
            </w:r>
            <w:r w:rsidR="006D49A6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یا پنتاوالان </w:t>
            </w:r>
            <w:r w:rsidR="001C610F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چه دارویی تجویز می گردد</w:t>
            </w:r>
            <w:r w:rsidR="006D49A6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C610F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و چه مقدار؟</w:t>
            </w:r>
          </w:p>
        </w:tc>
      </w:tr>
      <w:tr w:rsidR="005110C8" w:rsidRPr="00A61AB7" w14:paraId="7DB9FBC0" w14:textId="77777777" w:rsidTr="007E1F29">
        <w:trPr>
          <w:cantSplit/>
        </w:trPr>
        <w:tc>
          <w:tcPr>
            <w:tcW w:w="794" w:type="dxa"/>
          </w:tcPr>
          <w:p w14:paraId="4FAF9C70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115C51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0F4AEA" w14:textId="698F697B" w:rsidR="005110C8" w:rsidRPr="00A61AB7" w:rsidRDefault="006D49A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قبل از</w:t>
            </w:r>
            <w:r w:rsidRPr="00A61AB7">
              <w:rPr>
                <w:rFonts w:cs="B Mitra"/>
                <w:color w:val="000000" w:themeColor="text1"/>
                <w:rtl/>
              </w:rPr>
              <w:t xml:space="preserve"> تزريق واكسن يك دوز قطره استامينوفن </w:t>
            </w:r>
            <w:r>
              <w:rPr>
                <w:rFonts w:cs="B Mitra" w:hint="cs"/>
                <w:color w:val="000000" w:themeColor="text1"/>
                <w:rtl/>
              </w:rPr>
              <w:t>کافی است.</w:t>
            </w:r>
          </w:p>
        </w:tc>
      </w:tr>
      <w:tr w:rsidR="005110C8" w:rsidRPr="00A61AB7" w14:paraId="0CF139F2" w14:textId="77777777" w:rsidTr="007E1F29">
        <w:trPr>
          <w:cantSplit/>
        </w:trPr>
        <w:tc>
          <w:tcPr>
            <w:tcW w:w="794" w:type="dxa"/>
          </w:tcPr>
          <w:p w14:paraId="62FBE19E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0B67C0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982C87" w14:textId="4F0541D9" w:rsidR="005110C8" w:rsidRPr="00A61AB7" w:rsidRDefault="006D49A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قبل از</w:t>
            </w:r>
            <w:r w:rsidRPr="00A61AB7">
              <w:rPr>
                <w:rFonts w:cs="B Mitra"/>
                <w:color w:val="000000" w:themeColor="text1"/>
                <w:rtl/>
              </w:rPr>
              <w:t xml:space="preserve"> تزريق واكسن يك دوز قطره استامينوفن تجويز و به والدين آموزش داده شود تا در صورت تب يا بيقراري هر </w:t>
            </w:r>
            <w:r>
              <w:rPr>
                <w:rFonts w:cs="B Mitra" w:hint="cs"/>
                <w:color w:val="000000" w:themeColor="text1"/>
                <w:rtl/>
              </w:rPr>
              <w:t xml:space="preserve">6 </w:t>
            </w:r>
            <w:r w:rsidRPr="00A61AB7">
              <w:rPr>
                <w:rFonts w:cs="B Mitra"/>
                <w:color w:val="000000" w:themeColor="text1"/>
                <w:rtl/>
              </w:rPr>
              <w:t>ساعت آن را تكرار كنند .</w:t>
            </w:r>
          </w:p>
        </w:tc>
      </w:tr>
      <w:tr w:rsidR="005110C8" w:rsidRPr="00A61AB7" w14:paraId="1FC75B9F" w14:textId="77777777" w:rsidTr="007E1F29">
        <w:trPr>
          <w:cantSplit/>
        </w:trPr>
        <w:tc>
          <w:tcPr>
            <w:tcW w:w="794" w:type="dxa"/>
          </w:tcPr>
          <w:p w14:paraId="1D48B8FB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ED3447" w14:textId="77777777" w:rsidR="005110C8" w:rsidRPr="00501DD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01DD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FB3905" w14:textId="0B31A790" w:rsidR="005110C8" w:rsidRPr="00A61AB7" w:rsidRDefault="001C610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  <w:rtl/>
              </w:rPr>
              <w:t>همزمان با تزريق واكسن يك دوز قطره استامينوفن تجويز و به والدين آموزش داده شود تا در صورت تب يا بيقراري هر چهارساعت آن را تكرار كنند .</w:t>
            </w:r>
          </w:p>
        </w:tc>
      </w:tr>
      <w:tr w:rsidR="005110C8" w:rsidRPr="00A61AB7" w14:paraId="2662A8C4" w14:textId="77777777" w:rsidTr="007E1F29">
        <w:trPr>
          <w:cantSplit/>
        </w:trPr>
        <w:tc>
          <w:tcPr>
            <w:tcW w:w="794" w:type="dxa"/>
          </w:tcPr>
          <w:p w14:paraId="3E129E55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50E5DD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D49A6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8F37F6" w14:textId="1EA06AE5" w:rsidR="005110C8" w:rsidRPr="00A61AB7" w:rsidRDefault="00501DD3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توصیه می شود بعد از تزریق واکسن در صورت تب، درد و بی قراری، استامینوفن با دز مناسب تحویز شده و در صورت نیاز هر چهارساعت یک بار ( حداکثر 5 بار در 24 ساعت) تکرار شود</w:t>
            </w:r>
            <w:r w:rsidR="006D49A6">
              <w:rPr>
                <w:rFonts w:cs="B Mitra" w:hint="cs"/>
                <w:color w:val="000000" w:themeColor="text1"/>
                <w:rtl/>
              </w:rPr>
              <w:t>.</w:t>
            </w:r>
            <w:r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A83656" w:rsidRPr="00A61AB7" w14:paraId="6F73A516" w14:textId="77777777" w:rsidTr="00A12D2B">
        <w:trPr>
          <w:cantSplit/>
        </w:trPr>
        <w:tc>
          <w:tcPr>
            <w:tcW w:w="794" w:type="dxa"/>
          </w:tcPr>
          <w:p w14:paraId="31F13D39" w14:textId="77777777" w:rsidR="00A83656" w:rsidRPr="00A61AB7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C67B44" w14:textId="77777777" w:rsidR="00A83656" w:rsidRPr="00A61AB7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42911E79" w14:textId="77777777" w:rsidR="005110C8" w:rsidRPr="00A61AB7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A61AB7" w14:paraId="0916745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44AEDEF" w14:textId="77777777" w:rsidR="005110C8" w:rsidRPr="00A61AB7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bookmarkStart w:id="0" w:name="_Hlk191802629"/>
          </w:p>
        </w:tc>
        <w:tc>
          <w:tcPr>
            <w:tcW w:w="9411" w:type="dxa"/>
            <w:gridSpan w:val="2"/>
          </w:tcPr>
          <w:p w14:paraId="5996CBD4" w14:textId="77777777" w:rsidR="005110C8" w:rsidRPr="00A61AB7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5110C8" w:rsidRPr="00A61AB7" w14:paraId="79DF25B4" w14:textId="77777777" w:rsidTr="007E1F29">
        <w:trPr>
          <w:cantSplit/>
        </w:trPr>
        <w:tc>
          <w:tcPr>
            <w:tcW w:w="794" w:type="dxa"/>
          </w:tcPr>
          <w:p w14:paraId="3D79C56F" w14:textId="77777777" w:rsidR="005110C8" w:rsidRPr="00A61AB7" w:rsidRDefault="00D9603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03980407" w14:textId="77777777" w:rsidR="008156A2" w:rsidRPr="00A61AB7" w:rsidRDefault="002A4ABC" w:rsidP="00482C71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423CE5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بعد از چه سنی</w:t>
            </w:r>
            <w:r w:rsidR="008156A2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 xml:space="preserve"> تزریق واکسن سه گانه ممنوع است؟</w:t>
            </w:r>
          </w:p>
        </w:tc>
      </w:tr>
      <w:tr w:rsidR="005110C8" w:rsidRPr="00A61AB7" w14:paraId="64E18FBB" w14:textId="77777777" w:rsidTr="007E1F29">
        <w:trPr>
          <w:cantSplit/>
        </w:trPr>
        <w:tc>
          <w:tcPr>
            <w:tcW w:w="794" w:type="dxa"/>
          </w:tcPr>
          <w:p w14:paraId="00B66E32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AE14C1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5F30D7" w14:textId="77777777" w:rsidR="005110C8" w:rsidRPr="00A61AB7" w:rsidRDefault="00423CE5" w:rsidP="00423CE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6سالگی تمام(6سال و11ماه و 29 روز)     </w:t>
            </w:r>
          </w:p>
        </w:tc>
      </w:tr>
      <w:tr w:rsidR="005110C8" w:rsidRPr="00A61AB7" w14:paraId="62928F29" w14:textId="77777777" w:rsidTr="007E1F29">
        <w:trPr>
          <w:cantSplit/>
        </w:trPr>
        <w:tc>
          <w:tcPr>
            <w:tcW w:w="794" w:type="dxa"/>
          </w:tcPr>
          <w:p w14:paraId="3C53DACA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FD59C3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697AA3" w14:textId="77777777" w:rsidR="005110C8" w:rsidRPr="00A61AB7" w:rsidRDefault="00423CE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5سال تمام(5سال و11ماه و29روز)</w:t>
            </w:r>
          </w:p>
        </w:tc>
      </w:tr>
      <w:tr w:rsidR="005110C8" w:rsidRPr="00A61AB7" w14:paraId="2368D86C" w14:textId="77777777" w:rsidTr="007E1F29">
        <w:trPr>
          <w:cantSplit/>
        </w:trPr>
        <w:tc>
          <w:tcPr>
            <w:tcW w:w="794" w:type="dxa"/>
          </w:tcPr>
          <w:p w14:paraId="2B8B10D5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11754D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CDCE1B" w14:textId="77777777" w:rsidR="005110C8" w:rsidRPr="00A61AB7" w:rsidRDefault="00423CE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با نظر پزشک درهر سنی قابل تزیق است.</w:t>
            </w:r>
          </w:p>
        </w:tc>
      </w:tr>
      <w:tr w:rsidR="005110C8" w:rsidRPr="00A61AB7" w14:paraId="755858EA" w14:textId="77777777" w:rsidTr="007E1F29">
        <w:trPr>
          <w:cantSplit/>
        </w:trPr>
        <w:tc>
          <w:tcPr>
            <w:tcW w:w="794" w:type="dxa"/>
          </w:tcPr>
          <w:p w14:paraId="08436F52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12463A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1CE3B4" w14:textId="77777777" w:rsidR="005110C8" w:rsidRPr="00A61AB7" w:rsidRDefault="008156A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تزریق ثلاث </w:t>
            </w:r>
            <w:r w:rsidR="00423CE5"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ممنوعیت سنی ندارد</w:t>
            </w:r>
          </w:p>
        </w:tc>
      </w:tr>
      <w:tr w:rsidR="00A83656" w:rsidRPr="00A61AB7" w14:paraId="13F8EE3D" w14:textId="77777777" w:rsidTr="00A12D2B">
        <w:trPr>
          <w:cantSplit/>
        </w:trPr>
        <w:tc>
          <w:tcPr>
            <w:tcW w:w="794" w:type="dxa"/>
          </w:tcPr>
          <w:p w14:paraId="5957F1C2" w14:textId="77777777" w:rsidR="00A83656" w:rsidRPr="00A61AB7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E276EC" w14:textId="77777777" w:rsidR="00A83656" w:rsidRPr="00A61AB7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bookmarkEnd w:id="0"/>
    </w:tbl>
    <w:p w14:paraId="4FD85DF8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7C372933" w14:textId="77777777" w:rsidR="006D49A6" w:rsidRPr="00A61AB7" w:rsidRDefault="006D49A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A61AB7" w14:paraId="526363F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A99DBB2" w14:textId="77777777" w:rsidR="005110C8" w:rsidRPr="00A61AB7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8E0505" w14:textId="77777777" w:rsidR="005110C8" w:rsidRPr="00A61AB7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5110C8" w:rsidRPr="00A61AB7" w14:paraId="7E7D1A16" w14:textId="77777777" w:rsidTr="007E1F29">
        <w:trPr>
          <w:cantSplit/>
        </w:trPr>
        <w:tc>
          <w:tcPr>
            <w:tcW w:w="794" w:type="dxa"/>
          </w:tcPr>
          <w:p w14:paraId="49FFAC36" w14:textId="77777777" w:rsidR="005110C8" w:rsidRPr="00A61AB7" w:rsidRDefault="00D9603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707E8282" w14:textId="77777777" w:rsidR="008156A2" w:rsidRPr="00A61AB7" w:rsidRDefault="002A4ABC" w:rsidP="008156A2">
            <w:pPr>
              <w:rPr>
                <w:rFonts w:cs="B Mitra"/>
                <w:color w:val="000000" w:themeColor="text1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8156A2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تجویز کدام واکسن در بیماران مبتلا به ایدز علامت دار ممنوع است؟</w:t>
            </w:r>
          </w:p>
          <w:p w14:paraId="4061AED6" w14:textId="77777777" w:rsidR="005110C8" w:rsidRPr="00A61AB7" w:rsidRDefault="005110C8" w:rsidP="00182F52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</w:p>
        </w:tc>
      </w:tr>
      <w:tr w:rsidR="005110C8" w:rsidRPr="00A61AB7" w14:paraId="77D85F5F" w14:textId="77777777" w:rsidTr="007E1F29">
        <w:trPr>
          <w:cantSplit/>
        </w:trPr>
        <w:tc>
          <w:tcPr>
            <w:tcW w:w="794" w:type="dxa"/>
          </w:tcPr>
          <w:p w14:paraId="205EAFBC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888EF1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E0B6F9" w14:textId="77777777" w:rsidR="005110C8" w:rsidRPr="00A61AB7" w:rsidRDefault="00182F5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</w:rPr>
              <w:t xml:space="preserve">BCG 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       </w:t>
            </w:r>
          </w:p>
        </w:tc>
      </w:tr>
      <w:tr w:rsidR="005110C8" w:rsidRPr="00A61AB7" w14:paraId="3793C07D" w14:textId="77777777" w:rsidTr="007E1F29">
        <w:trPr>
          <w:cantSplit/>
        </w:trPr>
        <w:tc>
          <w:tcPr>
            <w:tcW w:w="794" w:type="dxa"/>
          </w:tcPr>
          <w:p w14:paraId="42CFB586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73B2D1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9FCD4D" w14:textId="77777777" w:rsidR="005110C8" w:rsidRPr="00A61AB7" w:rsidRDefault="00182F52" w:rsidP="007A4D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فلج اطفال </w:t>
            </w:r>
            <w:r w:rsidR="007A4D5A" w:rsidRPr="00A61AB7">
              <w:rPr>
                <w:rFonts w:cs="B Mitra" w:hint="cs"/>
                <w:color w:val="000000" w:themeColor="text1"/>
                <w:rtl/>
              </w:rPr>
              <w:t xml:space="preserve">خوراکی 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                      </w:t>
            </w:r>
          </w:p>
        </w:tc>
      </w:tr>
      <w:tr w:rsidR="005110C8" w:rsidRPr="00A61AB7" w14:paraId="36654308" w14:textId="77777777" w:rsidTr="007E1F29">
        <w:trPr>
          <w:cantSplit/>
        </w:trPr>
        <w:tc>
          <w:tcPr>
            <w:tcW w:w="794" w:type="dxa"/>
          </w:tcPr>
          <w:p w14:paraId="3A4C5A1F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2A2185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549F04" w14:textId="77777777" w:rsidR="005110C8" w:rsidRPr="00A61AB7" w:rsidRDefault="00182F5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  </w:t>
            </w:r>
          </w:p>
        </w:tc>
      </w:tr>
      <w:tr w:rsidR="005110C8" w:rsidRPr="00A61AB7" w14:paraId="1F7CD3CF" w14:textId="77777777" w:rsidTr="007E1F29">
        <w:trPr>
          <w:cantSplit/>
        </w:trPr>
        <w:tc>
          <w:tcPr>
            <w:tcW w:w="794" w:type="dxa"/>
          </w:tcPr>
          <w:p w14:paraId="65C956EE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18DE2C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102588" w14:textId="77777777" w:rsidR="005110C8" w:rsidRPr="00A61AB7" w:rsidRDefault="00182F5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همه موارد</w:t>
            </w:r>
          </w:p>
        </w:tc>
      </w:tr>
      <w:tr w:rsidR="00A83656" w:rsidRPr="00A61AB7" w14:paraId="01C6A5C9" w14:textId="77777777" w:rsidTr="00A12D2B">
        <w:trPr>
          <w:cantSplit/>
        </w:trPr>
        <w:tc>
          <w:tcPr>
            <w:tcW w:w="794" w:type="dxa"/>
          </w:tcPr>
          <w:p w14:paraId="12D67A5A" w14:textId="77777777" w:rsidR="00A83656" w:rsidRPr="00A61AB7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20937B" w14:textId="77777777" w:rsidR="00A83656" w:rsidRPr="00A61AB7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3CD2CA2A" w14:textId="77777777" w:rsidR="005110C8" w:rsidRPr="00A61AB7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A61AB7" w14:paraId="6DAD9F7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DA2854C" w14:textId="77777777" w:rsidR="005110C8" w:rsidRPr="00A61AB7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E0B5DC" w14:textId="77777777" w:rsidR="005110C8" w:rsidRPr="00A61AB7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5110C8" w:rsidRPr="00A61AB7" w14:paraId="609FB3E1" w14:textId="77777777" w:rsidTr="007E1F29">
        <w:trPr>
          <w:cantSplit/>
        </w:trPr>
        <w:tc>
          <w:tcPr>
            <w:tcW w:w="794" w:type="dxa"/>
          </w:tcPr>
          <w:p w14:paraId="38CCBE87" w14:textId="77777777" w:rsidR="005110C8" w:rsidRPr="00A61AB7" w:rsidRDefault="00D9603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21B61065" w14:textId="77777777" w:rsidR="005110C8" w:rsidRPr="00A61AB7" w:rsidRDefault="002A4ABC" w:rsidP="00924F46">
            <w:pPr>
              <w:rPr>
                <w:rStyle w:val="StyleComplexNazanin"/>
                <w:rFonts w:ascii="Times New Roman" w:hAnsi="Times New Roman" w:cs="B Mitra"/>
                <w:color w:val="000000" w:themeColor="text1"/>
                <w:sz w:val="28"/>
                <w:szCs w:val="28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6A3DEB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کدام یک از واکسن های زیر پس از بازشدن ویال در مراکز ارائه خدمات ایمن سازی در صورتیکه شرایط زنجیره سرما و سترونی حفظ شده باشد تا یک ماه اززمان بازشدن قابل استفاده است ( بشرطی که تاریخ انقضا پایان نیافته باشد)؟</w:t>
            </w:r>
          </w:p>
        </w:tc>
      </w:tr>
      <w:tr w:rsidR="005110C8" w:rsidRPr="00A61AB7" w14:paraId="5E603954" w14:textId="77777777" w:rsidTr="007E1F29">
        <w:trPr>
          <w:cantSplit/>
        </w:trPr>
        <w:tc>
          <w:tcPr>
            <w:tcW w:w="794" w:type="dxa"/>
          </w:tcPr>
          <w:p w14:paraId="69C499A0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4675A1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1B678C" w14:textId="77777777" w:rsidR="005110C8" w:rsidRPr="00A61AB7" w:rsidRDefault="00924F4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-  سه گانه - دوگانه - کزاز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</w:t>
            </w:r>
          </w:p>
        </w:tc>
      </w:tr>
      <w:tr w:rsidR="005110C8" w:rsidRPr="00A61AB7" w14:paraId="4B01D278" w14:textId="77777777" w:rsidTr="007E1F29">
        <w:trPr>
          <w:cantSplit/>
        </w:trPr>
        <w:tc>
          <w:tcPr>
            <w:tcW w:w="794" w:type="dxa"/>
          </w:tcPr>
          <w:p w14:paraId="2C8432B2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6998EB5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C04B0DD" w14:textId="77777777" w:rsidR="005110C8" w:rsidRPr="00A61AB7" w:rsidRDefault="00924F4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سه گانه - دوگانه - کزاز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ب ث ژ</w:t>
            </w:r>
          </w:p>
        </w:tc>
      </w:tr>
      <w:tr w:rsidR="005110C8" w:rsidRPr="00A61AB7" w14:paraId="39B48F42" w14:textId="77777777" w:rsidTr="007E1F29">
        <w:trPr>
          <w:cantSplit/>
        </w:trPr>
        <w:tc>
          <w:tcPr>
            <w:tcW w:w="794" w:type="dxa"/>
          </w:tcPr>
          <w:p w14:paraId="1FF42AAD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15E398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C939A0" w14:textId="77777777" w:rsidR="005110C8" w:rsidRPr="00A61AB7" w:rsidRDefault="00DB7763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پنجگانه ( پنتاوالان)</w:t>
            </w:r>
            <w:r w:rsidR="00924F46" w:rsidRPr="00A61AB7">
              <w:rPr>
                <w:rFonts w:cs="B Mitra" w:hint="cs"/>
                <w:color w:val="000000" w:themeColor="text1"/>
                <w:rtl/>
              </w:rPr>
              <w:t xml:space="preserve">- سه گانه </w:t>
            </w:r>
            <w:r w:rsidR="00924F46" w:rsidRPr="00A61AB7">
              <w:rPr>
                <w:color w:val="000000" w:themeColor="text1"/>
                <w:rtl/>
              </w:rPr>
              <w:t>–</w:t>
            </w:r>
            <w:r w:rsidR="00924F46" w:rsidRPr="00A61AB7">
              <w:rPr>
                <w:rFonts w:cs="B Mitra" w:hint="cs"/>
                <w:color w:val="000000" w:themeColor="text1"/>
                <w:rtl/>
              </w:rPr>
              <w:t xml:space="preserve"> دوگانه -  کزاز </w:t>
            </w:r>
            <w:r w:rsidR="00924F46" w:rsidRPr="00A61AB7">
              <w:rPr>
                <w:color w:val="000000" w:themeColor="text1"/>
                <w:rtl/>
              </w:rPr>
              <w:t>–</w:t>
            </w:r>
            <w:r w:rsidR="00924F46" w:rsidRPr="00A61AB7">
              <w:rPr>
                <w:rFonts w:cs="B Mitra" w:hint="cs"/>
                <w:color w:val="000000" w:themeColor="text1"/>
                <w:rtl/>
              </w:rPr>
              <w:t xml:space="preserve">  هپاتیت ب - فلج اطفال</w:t>
            </w:r>
          </w:p>
        </w:tc>
      </w:tr>
      <w:tr w:rsidR="005110C8" w:rsidRPr="00A61AB7" w14:paraId="4EFA2C58" w14:textId="77777777" w:rsidTr="007E1F29">
        <w:trPr>
          <w:cantSplit/>
        </w:trPr>
        <w:tc>
          <w:tcPr>
            <w:tcW w:w="794" w:type="dxa"/>
          </w:tcPr>
          <w:p w14:paraId="5EE8B28A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1630A0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543176" w14:textId="77777777" w:rsidR="005110C8" w:rsidRPr="00A61AB7" w:rsidRDefault="00924F4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/>
                <w:color w:val="000000" w:themeColor="text1"/>
              </w:rPr>
              <w:t>MMR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-  سه گانه - دوگانه - کزاز </w:t>
            </w:r>
            <w:r w:rsidRPr="00A61AB7">
              <w:rPr>
                <w:color w:val="000000" w:themeColor="text1"/>
                <w:rtl/>
              </w:rPr>
              <w:t>–</w:t>
            </w:r>
            <w:r w:rsidRPr="00A61AB7">
              <w:rPr>
                <w:rFonts w:cs="B Mitra" w:hint="cs"/>
                <w:color w:val="000000" w:themeColor="text1"/>
                <w:rtl/>
              </w:rPr>
              <w:t xml:space="preserve"> فلج اطفال- ب ث ژ</w:t>
            </w:r>
          </w:p>
        </w:tc>
      </w:tr>
      <w:tr w:rsidR="00A83656" w:rsidRPr="00A61AB7" w14:paraId="77A86048" w14:textId="77777777" w:rsidTr="00A12D2B">
        <w:trPr>
          <w:cantSplit/>
        </w:trPr>
        <w:tc>
          <w:tcPr>
            <w:tcW w:w="794" w:type="dxa"/>
          </w:tcPr>
          <w:p w14:paraId="6E8419D0" w14:textId="77777777" w:rsidR="00A83656" w:rsidRPr="00A61AB7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DF2557" w14:textId="77777777" w:rsidR="00A83656" w:rsidRPr="00A61AB7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118296A8" w14:textId="77777777" w:rsidR="005110C8" w:rsidRPr="00A61AB7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A61AB7" w14:paraId="19400A12" w14:textId="77777777" w:rsidTr="00F9197A">
        <w:trPr>
          <w:cantSplit/>
        </w:trPr>
        <w:tc>
          <w:tcPr>
            <w:tcW w:w="794" w:type="dxa"/>
            <w:shd w:val="clear" w:color="auto" w:fill="auto"/>
          </w:tcPr>
          <w:p w14:paraId="59DA5F1B" w14:textId="77777777" w:rsidR="005110C8" w:rsidRPr="00A61AB7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7F71DE" w14:textId="77777777" w:rsidR="005110C8" w:rsidRPr="00A61AB7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5110C8" w:rsidRPr="00A61AB7" w14:paraId="691FE42D" w14:textId="77777777" w:rsidTr="00F9197A">
        <w:trPr>
          <w:cantSplit/>
        </w:trPr>
        <w:tc>
          <w:tcPr>
            <w:tcW w:w="794" w:type="dxa"/>
          </w:tcPr>
          <w:p w14:paraId="48CF25C3" w14:textId="77777777" w:rsidR="005110C8" w:rsidRPr="00A61AB7" w:rsidRDefault="00D9603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4DE87FC8" w14:textId="77777777" w:rsidR="00FE6D73" w:rsidRPr="00A61AB7" w:rsidRDefault="002A4ABC" w:rsidP="00FE6D73">
            <w:pPr>
              <w:rPr>
                <w:rFonts w:cs="B Mitra"/>
                <w:color w:val="000000" w:themeColor="text1"/>
                <w:sz w:val="28"/>
                <w:szCs w:val="28"/>
                <w:rtl/>
              </w:rPr>
            </w:pPr>
            <w:r w:rsidRP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سوال : </w:t>
            </w:r>
            <w:r w:rsidR="00FE6D73" w:rsidRPr="00A61AB7">
              <w:rPr>
                <w:rFonts w:cs="B Mitra" w:hint="cs"/>
                <w:color w:val="000000" w:themeColor="text1"/>
                <w:sz w:val="28"/>
                <w:szCs w:val="28"/>
                <w:rtl/>
              </w:rPr>
              <w:t>در چه شرایطی ویال واکسن های بازشده  باید بلافاصله دور ریخته شود؟</w:t>
            </w:r>
          </w:p>
          <w:p w14:paraId="6B7B029B" w14:textId="77777777" w:rsidR="005110C8" w:rsidRPr="00A61AB7" w:rsidRDefault="00FE6D73" w:rsidP="00FE6D73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 xml:space="preserve"> </w:t>
            </w:r>
          </w:p>
        </w:tc>
      </w:tr>
      <w:tr w:rsidR="005110C8" w:rsidRPr="00A61AB7" w14:paraId="47008C69" w14:textId="77777777" w:rsidTr="00F9197A">
        <w:trPr>
          <w:cantSplit/>
        </w:trPr>
        <w:tc>
          <w:tcPr>
            <w:tcW w:w="794" w:type="dxa"/>
          </w:tcPr>
          <w:p w14:paraId="07817389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39F270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1677D9" w14:textId="77777777" w:rsidR="005110C8" w:rsidRPr="00A61AB7" w:rsidRDefault="00FE6D73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اگر شرایط سترونی بطور کامل رعایت نشده باشد.</w:t>
            </w:r>
          </w:p>
        </w:tc>
      </w:tr>
      <w:tr w:rsidR="005110C8" w:rsidRPr="00A61AB7" w14:paraId="6BF10FCE" w14:textId="77777777" w:rsidTr="00F9197A">
        <w:trPr>
          <w:cantSplit/>
        </w:trPr>
        <w:tc>
          <w:tcPr>
            <w:tcW w:w="794" w:type="dxa"/>
          </w:tcPr>
          <w:p w14:paraId="7B17640B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65FA46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3F2812" w14:textId="77777777" w:rsidR="005110C8" w:rsidRPr="00A61AB7" w:rsidRDefault="00FE6D73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وجود ذرات قابل رویت در ویال واکسن ویا ترک خوردگی ویال</w:t>
            </w:r>
          </w:p>
        </w:tc>
      </w:tr>
      <w:tr w:rsidR="005110C8" w:rsidRPr="00A61AB7" w14:paraId="6DEC1145" w14:textId="77777777" w:rsidTr="00F9197A">
        <w:trPr>
          <w:cantSplit/>
        </w:trPr>
        <w:tc>
          <w:tcPr>
            <w:tcW w:w="794" w:type="dxa"/>
          </w:tcPr>
          <w:p w14:paraId="19F846CD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C0EEC7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952CFF" w14:textId="77777777" w:rsidR="005110C8" w:rsidRPr="00A61AB7" w:rsidRDefault="00FE6D73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غوطه ور شدن ویال واکسن در یخ آب شده پس از باز شدن</w:t>
            </w:r>
          </w:p>
        </w:tc>
      </w:tr>
      <w:tr w:rsidR="005110C8" w:rsidRPr="00A61AB7" w14:paraId="18123FB3" w14:textId="77777777" w:rsidTr="00F9197A">
        <w:trPr>
          <w:cantSplit/>
        </w:trPr>
        <w:tc>
          <w:tcPr>
            <w:tcW w:w="794" w:type="dxa"/>
          </w:tcPr>
          <w:p w14:paraId="145F6DB8" w14:textId="77777777" w:rsidR="005110C8" w:rsidRPr="00A61AB7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00E3D1" w14:textId="77777777" w:rsidR="005110C8" w:rsidRPr="00A61AB7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3096B4" w14:textId="77777777" w:rsidR="005110C8" w:rsidRPr="00A61AB7" w:rsidRDefault="00FE6D73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cs="B Mitra" w:hint="cs"/>
                <w:color w:val="000000" w:themeColor="text1"/>
                <w:rtl/>
              </w:rPr>
              <w:t>همه موارد.</w:t>
            </w:r>
          </w:p>
        </w:tc>
      </w:tr>
    </w:tbl>
    <w:p w14:paraId="0F22745F" w14:textId="77777777" w:rsidR="00362C71" w:rsidRPr="00A61AB7" w:rsidRDefault="00362C71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61AB7" w:rsidRPr="00A61AB7" w14:paraId="63D28085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37D718C9" w14:textId="77777777" w:rsidR="00C42CC7" w:rsidRPr="00A61AB7" w:rsidRDefault="00942230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lastRenderedPageBreak/>
              <w:t>31</w:t>
            </w:r>
          </w:p>
        </w:tc>
        <w:tc>
          <w:tcPr>
            <w:tcW w:w="9411" w:type="dxa"/>
            <w:gridSpan w:val="2"/>
          </w:tcPr>
          <w:p w14:paraId="51DE9A4E" w14:textId="3BED9E4F" w:rsidR="00C42CC7" w:rsidRPr="00A61AB7" w:rsidRDefault="00C42CC7" w:rsidP="00E25180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A61AB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C42CC7" w:rsidRPr="00A61AB7" w14:paraId="6EADFC3D" w14:textId="77777777" w:rsidTr="00B94BEB">
        <w:trPr>
          <w:cantSplit/>
        </w:trPr>
        <w:tc>
          <w:tcPr>
            <w:tcW w:w="794" w:type="dxa"/>
          </w:tcPr>
          <w:p w14:paraId="1D995485" w14:textId="77777777" w:rsidR="00C42CC7" w:rsidRPr="00A61AB7" w:rsidRDefault="00C42CC7" w:rsidP="00C42CC7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4C42DE" w14:textId="25DF1DA9" w:rsidR="00C42CC7" w:rsidRPr="00AC0763" w:rsidRDefault="009B67F8" w:rsidP="00B94BEB">
            <w:pPr>
              <w:rPr>
                <w:sz w:val="28"/>
                <w:szCs w:val="28"/>
                <w:rtl/>
              </w:rPr>
            </w:pPr>
            <w:r w:rsidRPr="00AC0763">
              <w:rPr>
                <w:rFonts w:cs="B Mitra" w:hint="cs"/>
                <w:sz w:val="28"/>
                <w:szCs w:val="28"/>
                <w:rtl/>
              </w:rPr>
              <w:t xml:space="preserve">ویال آماده سازی شده واکسن </w:t>
            </w:r>
            <w:r w:rsidRPr="00AC0763">
              <w:rPr>
                <w:rFonts w:cs="B Mitra"/>
                <w:sz w:val="28"/>
                <w:szCs w:val="28"/>
              </w:rPr>
              <w:t>BCG</w:t>
            </w:r>
            <w:r w:rsidRPr="00AC0763">
              <w:rPr>
                <w:rFonts w:cs="B Mitra" w:hint="cs"/>
                <w:sz w:val="28"/>
                <w:szCs w:val="28"/>
                <w:rtl/>
              </w:rPr>
              <w:t xml:space="preserve"> ، </w:t>
            </w:r>
            <w:r w:rsidRPr="00AC0763">
              <w:rPr>
                <w:rFonts w:cs="B Mitra"/>
                <w:sz w:val="28"/>
                <w:szCs w:val="28"/>
              </w:rPr>
              <w:t>MMR</w:t>
            </w:r>
            <w:r w:rsidRPr="00AC0763">
              <w:rPr>
                <w:rFonts w:cs="B Mitra" w:hint="cs"/>
                <w:sz w:val="28"/>
                <w:szCs w:val="28"/>
                <w:rtl/>
              </w:rPr>
              <w:t xml:space="preserve"> و روتاویروس دو دزی به ترتیب تا چه مدت قابل استفاده است ؟</w:t>
            </w:r>
          </w:p>
        </w:tc>
      </w:tr>
      <w:tr w:rsidR="00E25180" w:rsidRPr="00A61AB7" w14:paraId="39D9D787" w14:textId="77777777" w:rsidTr="00B94BEB">
        <w:trPr>
          <w:cantSplit/>
        </w:trPr>
        <w:tc>
          <w:tcPr>
            <w:tcW w:w="794" w:type="dxa"/>
          </w:tcPr>
          <w:p w14:paraId="23B295D7" w14:textId="77777777" w:rsidR="00C42CC7" w:rsidRPr="00A61AB7" w:rsidRDefault="00C42CC7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2B1F51" w14:textId="77777777" w:rsidR="00C42CC7" w:rsidRPr="00A61AB7" w:rsidRDefault="00C42CC7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5D2178" w14:textId="6EA27E89" w:rsidR="00C42CC7" w:rsidRPr="00A61AB7" w:rsidRDefault="009B67F8" w:rsidP="00E251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 ، 6 ، 6</w:t>
            </w:r>
            <w:r w:rsidR="00E2518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E25180" w:rsidRPr="00A61AB7" w14:paraId="2EEFD948" w14:textId="77777777" w:rsidTr="00B94BEB">
        <w:trPr>
          <w:cantSplit/>
        </w:trPr>
        <w:tc>
          <w:tcPr>
            <w:tcW w:w="794" w:type="dxa"/>
          </w:tcPr>
          <w:p w14:paraId="752E3533" w14:textId="77777777" w:rsidR="00C42CC7" w:rsidRPr="00A61AB7" w:rsidRDefault="00C42CC7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BBD998" w14:textId="77777777" w:rsidR="00C42CC7" w:rsidRPr="00A61AB7" w:rsidRDefault="00C42CC7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975DA2" w14:textId="718E639F" w:rsidR="00C42CC7" w:rsidRPr="00A61AB7" w:rsidRDefault="009B67F8" w:rsidP="00E251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4 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، 6</w:t>
            </w:r>
          </w:p>
        </w:tc>
      </w:tr>
      <w:tr w:rsidR="001F5343" w:rsidRPr="00A61AB7" w14:paraId="74401164" w14:textId="77777777" w:rsidTr="00B94BEB">
        <w:trPr>
          <w:cantSplit/>
        </w:trPr>
        <w:tc>
          <w:tcPr>
            <w:tcW w:w="794" w:type="dxa"/>
          </w:tcPr>
          <w:p w14:paraId="426F794C" w14:textId="77777777" w:rsidR="00C42CC7" w:rsidRPr="00A61AB7" w:rsidRDefault="00C42CC7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8D1FCA" w14:textId="77777777" w:rsidR="00C42CC7" w:rsidRPr="00A61AB7" w:rsidRDefault="00C42CC7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0977A7" w14:textId="484420F5" w:rsidR="00C42CC7" w:rsidRPr="00A61AB7" w:rsidRDefault="009B67F8" w:rsidP="001F534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4 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</w:tr>
      <w:tr w:rsidR="00A61AB7" w:rsidRPr="00A61AB7" w14:paraId="2470E8E9" w14:textId="77777777" w:rsidTr="00B94BEB">
        <w:trPr>
          <w:cantSplit/>
        </w:trPr>
        <w:tc>
          <w:tcPr>
            <w:tcW w:w="794" w:type="dxa"/>
          </w:tcPr>
          <w:p w14:paraId="58E80D5B" w14:textId="77777777" w:rsidR="00C42CC7" w:rsidRPr="00A61AB7" w:rsidRDefault="00C42CC7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5548C7" w14:textId="77777777" w:rsidR="00C42CC7" w:rsidRPr="00A61AB7" w:rsidRDefault="00C42CC7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D5E9A3" w14:textId="680DDE4B" w:rsidR="00C42CC7" w:rsidRPr="00A61AB7" w:rsidRDefault="009B67F8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، 6 ، 6</w:t>
            </w:r>
          </w:p>
        </w:tc>
      </w:tr>
    </w:tbl>
    <w:p w14:paraId="1AA3EC31" w14:textId="77777777" w:rsidR="00C42CC7" w:rsidRPr="00A61AB7" w:rsidRDefault="00C42CC7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042F5" w:rsidRPr="00A61AB7" w14:paraId="11DB52A2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1DA8DA76" w14:textId="77777777" w:rsidR="00D042F5" w:rsidRPr="00A61AB7" w:rsidRDefault="00D042F5" w:rsidP="00B0636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  <w:r w:rsidR="00B0636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71D19F5B" w14:textId="7B819184" w:rsidR="00D042F5" w:rsidRPr="00A61AB7" w:rsidRDefault="00D042F5" w:rsidP="00D042F5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D042F5" w:rsidRPr="00A61AB7" w14:paraId="12BFE7AD" w14:textId="77777777" w:rsidTr="00B94BEB">
        <w:trPr>
          <w:cantSplit/>
        </w:trPr>
        <w:tc>
          <w:tcPr>
            <w:tcW w:w="794" w:type="dxa"/>
          </w:tcPr>
          <w:p w14:paraId="25FDCBF9" w14:textId="77777777" w:rsidR="00D042F5" w:rsidRPr="00A61AB7" w:rsidRDefault="00D042F5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86CF00" w14:textId="7F71477A" w:rsidR="00D042F5" w:rsidRPr="00A61AB7" w:rsidRDefault="009B67F8" w:rsidP="00B94BEB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AC0763">
              <w:rPr>
                <w:rFonts w:hint="cs"/>
                <w:sz w:val="28"/>
                <w:szCs w:val="28"/>
                <w:rtl/>
              </w:rPr>
              <w:t>کدام گزینه صحیح نمی باشد</w:t>
            </w:r>
            <w:r w:rsidR="00AC0763" w:rsidRPr="00AC0763">
              <w:rPr>
                <w:rFonts w:hint="cs"/>
                <w:sz w:val="28"/>
                <w:szCs w:val="28"/>
                <w:rtl/>
              </w:rPr>
              <w:t xml:space="preserve"> ؟</w:t>
            </w:r>
          </w:p>
        </w:tc>
      </w:tr>
      <w:tr w:rsidR="00D042F5" w:rsidRPr="00A61AB7" w14:paraId="0B080435" w14:textId="77777777" w:rsidTr="00B94BEB">
        <w:trPr>
          <w:cantSplit/>
        </w:trPr>
        <w:tc>
          <w:tcPr>
            <w:tcW w:w="794" w:type="dxa"/>
          </w:tcPr>
          <w:p w14:paraId="6727A5EC" w14:textId="77777777" w:rsidR="00D042F5" w:rsidRPr="00A61AB7" w:rsidRDefault="00D042F5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1532E9" w14:textId="77777777" w:rsidR="00D042F5" w:rsidRPr="00A61AB7" w:rsidRDefault="00D042F5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4F0F3B" w14:textId="38BF7780" w:rsidR="00D042F5" w:rsidRPr="00A61AB7" w:rsidRDefault="00AC0763" w:rsidP="00D042F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شیرخواران نارس با سن حاملگی 32 هفته یا بیشتر و با وزن کمتر از 2500 گرم در شرایط تثبیت شده بالینی، می توانند در هنگام تولد و یا هنگام ترخیص از بخش نوزادان واکسن ب ث ژ را دریافت نمایند.</w:t>
            </w:r>
          </w:p>
        </w:tc>
      </w:tr>
      <w:tr w:rsidR="00D042F5" w:rsidRPr="00A61AB7" w14:paraId="40111F2A" w14:textId="77777777" w:rsidTr="00B94BEB">
        <w:trPr>
          <w:cantSplit/>
        </w:trPr>
        <w:tc>
          <w:tcPr>
            <w:tcW w:w="794" w:type="dxa"/>
          </w:tcPr>
          <w:p w14:paraId="4D961A74" w14:textId="77777777" w:rsidR="00D042F5" w:rsidRPr="00A61AB7" w:rsidRDefault="00D042F5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81C3A1" w14:textId="77777777" w:rsidR="00D042F5" w:rsidRPr="00A61AB7" w:rsidRDefault="00D042F5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C07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3AA679" w14:textId="627A3661" w:rsidR="00D042F5" w:rsidRPr="00A61AB7" w:rsidRDefault="009B67F8" w:rsidP="00D042F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در شیرخواران نارس با وزن کمتر از 1500 گرم و یا کمتر از 1000 گرم، تلقیح واکسن ب ث ژ بر اساس وضعیت بالینی و نظر متخصص کودکان مشخص می شود </w:t>
            </w:r>
          </w:p>
        </w:tc>
      </w:tr>
      <w:tr w:rsidR="00D042F5" w:rsidRPr="00A61AB7" w14:paraId="6723F149" w14:textId="77777777" w:rsidTr="00B94BEB">
        <w:trPr>
          <w:cantSplit/>
        </w:trPr>
        <w:tc>
          <w:tcPr>
            <w:tcW w:w="794" w:type="dxa"/>
          </w:tcPr>
          <w:p w14:paraId="6BE5525E" w14:textId="77777777" w:rsidR="00D042F5" w:rsidRPr="00A61AB7" w:rsidRDefault="00D042F5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95BE42" w14:textId="77777777" w:rsidR="00D042F5" w:rsidRPr="00A61AB7" w:rsidRDefault="00D042F5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B0C936" w14:textId="21ABAD40" w:rsidR="00D042F5" w:rsidRPr="00A61AB7" w:rsidRDefault="009B67F8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شیرخواران نارس با سن حاملگی کمتر از 32 هفته و یا وزن کمتر از 1500 گرم، دریافت واکسن ب ث ژ در هنگام تولد توصیه نمی شود و تلقیح واکسن زمان ترخیص و با وزن حداقل 1500 انجام میگردد.</w:t>
            </w:r>
          </w:p>
        </w:tc>
      </w:tr>
      <w:tr w:rsidR="00D042F5" w:rsidRPr="00A61AB7" w14:paraId="049F8AC3" w14:textId="77777777" w:rsidTr="00B94BEB">
        <w:trPr>
          <w:cantSplit/>
        </w:trPr>
        <w:tc>
          <w:tcPr>
            <w:tcW w:w="794" w:type="dxa"/>
          </w:tcPr>
          <w:p w14:paraId="68EC6119" w14:textId="77777777" w:rsidR="00D042F5" w:rsidRPr="00A61AB7" w:rsidRDefault="00D042F5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55E548" w14:textId="77777777" w:rsidR="00D042F5" w:rsidRPr="00A61AB7" w:rsidRDefault="00D042F5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C0763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49D5E5" w14:textId="47844E61" w:rsidR="00D042F5" w:rsidRPr="00A61AB7" w:rsidRDefault="00AC0763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واکسیناسیون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تمامی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کودکان نارس و کودکان با وزن پایین طبق برنامه روتین ایمنسازی انجام می گیرد.</w:t>
            </w:r>
          </w:p>
        </w:tc>
      </w:tr>
    </w:tbl>
    <w:p w14:paraId="779B02C6" w14:textId="77777777" w:rsidR="00C42CC7" w:rsidRDefault="00C42CC7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72AAE" w:rsidRPr="00A61AB7" w14:paraId="6C3E8BF4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10C65F04" w14:textId="77777777" w:rsidR="00D72AAE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2537E450" w14:textId="1B0B30FD" w:rsidR="00D72AAE" w:rsidRPr="00A61AB7" w:rsidRDefault="00D72AAE" w:rsidP="00C64DCD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D72AAE" w:rsidRPr="00A61AB7" w14:paraId="4735863D" w14:textId="77777777" w:rsidTr="00B94BEB">
        <w:trPr>
          <w:cantSplit/>
        </w:trPr>
        <w:tc>
          <w:tcPr>
            <w:tcW w:w="794" w:type="dxa"/>
          </w:tcPr>
          <w:p w14:paraId="368C0701" w14:textId="77777777" w:rsidR="00D72AAE" w:rsidRPr="00A61AB7" w:rsidRDefault="00D72AAE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F5727A" w14:textId="17632D62" w:rsidR="00D72AAE" w:rsidRPr="00A61AB7" w:rsidRDefault="00AC0763" w:rsidP="00B94BEB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390CC0">
              <w:rPr>
                <w:rFonts w:hint="cs"/>
                <w:sz w:val="28"/>
                <w:szCs w:val="28"/>
                <w:rtl/>
              </w:rPr>
              <w:t xml:space="preserve">راه تجویز و مقدار تجویز واکسن </w:t>
            </w:r>
            <w:r w:rsidRPr="00390CC0">
              <w:rPr>
                <w:sz w:val="28"/>
                <w:szCs w:val="28"/>
              </w:rPr>
              <w:t>OPV</w:t>
            </w:r>
            <w:r w:rsidRPr="00390CC0">
              <w:rPr>
                <w:rFonts w:hint="cs"/>
                <w:sz w:val="28"/>
                <w:szCs w:val="28"/>
                <w:rtl/>
              </w:rPr>
              <w:t xml:space="preserve"> چقدر می باشد؟</w:t>
            </w:r>
          </w:p>
        </w:tc>
      </w:tr>
      <w:tr w:rsidR="00D72AAE" w:rsidRPr="00A61AB7" w14:paraId="347384C3" w14:textId="77777777" w:rsidTr="00B94BEB">
        <w:trPr>
          <w:cantSplit/>
        </w:trPr>
        <w:tc>
          <w:tcPr>
            <w:tcW w:w="794" w:type="dxa"/>
          </w:tcPr>
          <w:p w14:paraId="6B6BBCC8" w14:textId="77777777" w:rsidR="00D72AAE" w:rsidRPr="00A61AB7" w:rsidRDefault="00D72AAE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3630B5" w14:textId="77777777" w:rsidR="00D72AAE" w:rsidRPr="00A61AB7" w:rsidRDefault="00D72AAE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F74087" w14:textId="77777777" w:rsidR="00D72AAE" w:rsidRPr="00A61AB7" w:rsidRDefault="00490610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5/0 سی سی زیر جلدی</w:t>
            </w:r>
          </w:p>
        </w:tc>
      </w:tr>
      <w:tr w:rsidR="00D72AAE" w:rsidRPr="00A61AB7" w14:paraId="28F5BE67" w14:textId="77777777" w:rsidTr="00B94BEB">
        <w:trPr>
          <w:cantSplit/>
        </w:trPr>
        <w:tc>
          <w:tcPr>
            <w:tcW w:w="794" w:type="dxa"/>
          </w:tcPr>
          <w:p w14:paraId="4EB90149" w14:textId="77777777" w:rsidR="00D72AAE" w:rsidRPr="00A61AB7" w:rsidRDefault="00D72AAE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731C32" w14:textId="77777777" w:rsidR="00D72AAE" w:rsidRPr="00A61AB7" w:rsidRDefault="00D72AAE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0D795E" w14:textId="77777777" w:rsidR="00D72AAE" w:rsidRPr="00A61AB7" w:rsidRDefault="00490610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2/0 سی سی عضلانی </w:t>
            </w:r>
          </w:p>
        </w:tc>
      </w:tr>
      <w:tr w:rsidR="00D72AAE" w:rsidRPr="00A61AB7" w14:paraId="00CA8909" w14:textId="77777777" w:rsidTr="00B94BEB">
        <w:trPr>
          <w:cantSplit/>
        </w:trPr>
        <w:tc>
          <w:tcPr>
            <w:tcW w:w="794" w:type="dxa"/>
          </w:tcPr>
          <w:p w14:paraId="7696322F" w14:textId="77777777" w:rsidR="00D72AAE" w:rsidRPr="00A61AB7" w:rsidRDefault="00D72AAE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101AD3" w14:textId="77777777" w:rsidR="00D72AAE" w:rsidRPr="00A61AB7" w:rsidRDefault="00D72AAE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E20445" w14:textId="77777777" w:rsidR="00D72AAE" w:rsidRPr="00A61AB7" w:rsidRDefault="00490610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2 قطره بصورت خوراکی </w:t>
            </w:r>
          </w:p>
        </w:tc>
      </w:tr>
      <w:tr w:rsidR="00D72AAE" w:rsidRPr="00A61AB7" w14:paraId="7F22DECA" w14:textId="77777777" w:rsidTr="00B94BEB">
        <w:trPr>
          <w:cantSplit/>
        </w:trPr>
        <w:tc>
          <w:tcPr>
            <w:tcW w:w="794" w:type="dxa"/>
          </w:tcPr>
          <w:p w14:paraId="74F7DA0F" w14:textId="77777777" w:rsidR="00D72AAE" w:rsidRPr="00A61AB7" w:rsidRDefault="00D72AAE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3756FB4" w14:textId="77777777" w:rsidR="00D72AAE" w:rsidRPr="00A61AB7" w:rsidRDefault="00D72AAE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4B3451" w14:textId="77777777" w:rsidR="00D72AAE" w:rsidRPr="00A61AB7" w:rsidRDefault="00C64DCD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5/0 سی سی عضلانی </w:t>
            </w:r>
            <w:r w:rsidR="00B7540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یا زیر جلدی ( ترجیحا عضلانی )</w:t>
            </w:r>
          </w:p>
        </w:tc>
      </w:tr>
    </w:tbl>
    <w:p w14:paraId="77C9E3A4" w14:textId="77777777" w:rsidR="00D72AAE" w:rsidRDefault="00D72AAE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94BEB" w:rsidRPr="00A61AB7" w14:paraId="327E19CD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172EF8F3" w14:textId="77777777" w:rsidR="00B94BEB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00114B30" w14:textId="75DA160D" w:rsidR="00B94BEB" w:rsidRPr="00A61AB7" w:rsidRDefault="00B94BEB" w:rsidP="00D77902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D77902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B94BEB" w:rsidRPr="00A61AB7" w14:paraId="355D9C43" w14:textId="77777777" w:rsidTr="00B94BEB">
        <w:trPr>
          <w:cantSplit/>
        </w:trPr>
        <w:tc>
          <w:tcPr>
            <w:tcW w:w="794" w:type="dxa"/>
          </w:tcPr>
          <w:p w14:paraId="2AB08B24" w14:textId="77777777" w:rsidR="00B94BEB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D6B7FF" w14:textId="4A8CE336" w:rsidR="00B94BEB" w:rsidRPr="00A61AB7" w:rsidRDefault="00390CC0" w:rsidP="00B94BEB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390CC0">
              <w:rPr>
                <w:rFonts w:hint="cs"/>
                <w:sz w:val="28"/>
                <w:szCs w:val="28"/>
                <w:rtl/>
              </w:rPr>
              <w:t xml:space="preserve">راه تجویز و مقدار تجویز واکسن </w:t>
            </w:r>
            <w:r w:rsidRPr="00390CC0">
              <w:rPr>
                <w:sz w:val="28"/>
                <w:szCs w:val="28"/>
              </w:rPr>
              <w:t>IPV</w:t>
            </w:r>
            <w:r w:rsidRPr="00390CC0">
              <w:rPr>
                <w:rFonts w:hint="cs"/>
                <w:sz w:val="28"/>
                <w:szCs w:val="28"/>
                <w:rtl/>
              </w:rPr>
              <w:t xml:space="preserve"> چقدر می باشد؟</w:t>
            </w:r>
          </w:p>
        </w:tc>
      </w:tr>
      <w:tr w:rsidR="00D77902" w:rsidRPr="00A61AB7" w14:paraId="3DCDB5F4" w14:textId="77777777" w:rsidTr="00B94BEB">
        <w:trPr>
          <w:cantSplit/>
        </w:trPr>
        <w:tc>
          <w:tcPr>
            <w:tcW w:w="794" w:type="dxa"/>
          </w:tcPr>
          <w:p w14:paraId="63407C05" w14:textId="77777777" w:rsidR="00D77902" w:rsidRPr="00A61AB7" w:rsidRDefault="00D77902" w:rsidP="00D779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E2C92C" w14:textId="77777777" w:rsidR="00D77902" w:rsidRPr="00A61AB7" w:rsidRDefault="00D77902" w:rsidP="00D779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4C7268" w14:textId="77777777" w:rsidR="00D77902" w:rsidRPr="00A61AB7" w:rsidRDefault="00D77902" w:rsidP="00D7790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5/0 سی سی زیر جلدی</w:t>
            </w:r>
          </w:p>
        </w:tc>
      </w:tr>
      <w:tr w:rsidR="00D77902" w:rsidRPr="00A61AB7" w14:paraId="00417EDE" w14:textId="77777777" w:rsidTr="00B94BEB">
        <w:trPr>
          <w:cantSplit/>
        </w:trPr>
        <w:tc>
          <w:tcPr>
            <w:tcW w:w="794" w:type="dxa"/>
          </w:tcPr>
          <w:p w14:paraId="17CA37FF" w14:textId="77777777" w:rsidR="00D77902" w:rsidRPr="00A61AB7" w:rsidRDefault="00D77902" w:rsidP="00D779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D2E9C2" w14:textId="77777777" w:rsidR="00D77902" w:rsidRPr="00A61AB7" w:rsidRDefault="00D77902" w:rsidP="00D779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5E9331" w14:textId="77777777" w:rsidR="00D77902" w:rsidRPr="00A61AB7" w:rsidRDefault="00D77902" w:rsidP="00D7790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2/0 سی سی عضلانی </w:t>
            </w:r>
          </w:p>
        </w:tc>
      </w:tr>
      <w:tr w:rsidR="00D77902" w:rsidRPr="00A61AB7" w14:paraId="1AD548B2" w14:textId="77777777" w:rsidTr="00B94BEB">
        <w:trPr>
          <w:cantSplit/>
        </w:trPr>
        <w:tc>
          <w:tcPr>
            <w:tcW w:w="794" w:type="dxa"/>
          </w:tcPr>
          <w:p w14:paraId="6BACC9BC" w14:textId="77777777" w:rsidR="00D77902" w:rsidRPr="00A61AB7" w:rsidRDefault="00D77902" w:rsidP="00D779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EC42F40" w14:textId="77777777" w:rsidR="00D77902" w:rsidRPr="00A61AB7" w:rsidRDefault="00D77902" w:rsidP="00D779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559F84" w14:textId="77777777" w:rsidR="00D77902" w:rsidRPr="00A61AB7" w:rsidRDefault="00D77902" w:rsidP="00D7790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2 قطره بصورت خوراکی </w:t>
            </w:r>
          </w:p>
        </w:tc>
      </w:tr>
      <w:tr w:rsidR="00D77902" w:rsidRPr="00A61AB7" w14:paraId="355DE10F" w14:textId="77777777" w:rsidTr="00B94BEB">
        <w:trPr>
          <w:cantSplit/>
        </w:trPr>
        <w:tc>
          <w:tcPr>
            <w:tcW w:w="794" w:type="dxa"/>
          </w:tcPr>
          <w:p w14:paraId="0352A1EB" w14:textId="77777777" w:rsidR="00D77902" w:rsidRPr="00A61AB7" w:rsidRDefault="00D77902" w:rsidP="00D779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1A7244" w14:textId="77777777" w:rsidR="00D77902" w:rsidRPr="00A61AB7" w:rsidRDefault="00D77902" w:rsidP="00D779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9E4F87" w14:textId="77777777" w:rsidR="00D77902" w:rsidRPr="00A61AB7" w:rsidRDefault="00D2212E" w:rsidP="00D7790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5/0 سی سی عضلانی یا زیر جلدی ( ترجیحا عضلانی )</w:t>
            </w:r>
          </w:p>
        </w:tc>
      </w:tr>
    </w:tbl>
    <w:p w14:paraId="6D8FCF51" w14:textId="77777777" w:rsidR="00B94BEB" w:rsidRDefault="00B94BEB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94BEB" w:rsidRPr="00A61AB7" w14:paraId="3DADF80F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41115295" w14:textId="77777777" w:rsidR="00B94BEB" w:rsidRPr="00A61AB7" w:rsidRDefault="00CF5B8D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lastRenderedPageBreak/>
              <w:t>35</w:t>
            </w:r>
          </w:p>
        </w:tc>
        <w:tc>
          <w:tcPr>
            <w:tcW w:w="9411" w:type="dxa"/>
            <w:gridSpan w:val="2"/>
          </w:tcPr>
          <w:p w14:paraId="5099F738" w14:textId="0BB0EE5F" w:rsidR="00B94BEB" w:rsidRPr="00A61AB7" w:rsidRDefault="00B94BEB" w:rsidP="0017505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175056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B94BEB" w:rsidRPr="00A61AB7" w14:paraId="59841E7A" w14:textId="77777777" w:rsidTr="00B94BEB">
        <w:trPr>
          <w:cantSplit/>
        </w:trPr>
        <w:tc>
          <w:tcPr>
            <w:tcW w:w="794" w:type="dxa"/>
          </w:tcPr>
          <w:p w14:paraId="561233AF" w14:textId="77777777" w:rsidR="00B94BEB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55B16B" w14:textId="0C6526F1" w:rsidR="00B94BEB" w:rsidRPr="00A61AB7" w:rsidRDefault="00390CC0" w:rsidP="00B94BEB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rtl/>
              </w:rPr>
              <w:t xml:space="preserve">     </w:t>
            </w:r>
            <w:r w:rsidRPr="00390CC0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راه تجویز و مقدار تجویز واکسن </w:t>
            </w:r>
            <w:r w:rsidRPr="00390CC0"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lang w:bidi="fa-IR"/>
              </w:rPr>
              <w:t>MMR</w:t>
            </w:r>
            <w:r w:rsidRPr="00390CC0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چقدر می باشد؟</w:t>
            </w:r>
          </w:p>
        </w:tc>
      </w:tr>
      <w:tr w:rsidR="00B94BEB" w:rsidRPr="00A61AB7" w14:paraId="51AFFD6A" w14:textId="77777777" w:rsidTr="00B94BEB">
        <w:trPr>
          <w:cantSplit/>
        </w:trPr>
        <w:tc>
          <w:tcPr>
            <w:tcW w:w="794" w:type="dxa"/>
          </w:tcPr>
          <w:p w14:paraId="3C920889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5E3DEB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7A4B85" w14:textId="77777777" w:rsidR="00B94BEB" w:rsidRPr="00A61AB7" w:rsidRDefault="00175056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2/0 سی سی عضلانی</w:t>
            </w:r>
          </w:p>
        </w:tc>
      </w:tr>
      <w:tr w:rsidR="00B94BEB" w:rsidRPr="00A61AB7" w14:paraId="7F3DE062" w14:textId="77777777" w:rsidTr="00B94BEB">
        <w:trPr>
          <w:cantSplit/>
        </w:trPr>
        <w:tc>
          <w:tcPr>
            <w:tcW w:w="794" w:type="dxa"/>
          </w:tcPr>
          <w:p w14:paraId="6799AC03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68ED7F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C0763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6BE506" w14:textId="77777777" w:rsidR="00B94BEB" w:rsidRPr="00A61AB7" w:rsidRDefault="00175056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5/0 سی سی زیر جلدی</w:t>
            </w:r>
          </w:p>
        </w:tc>
      </w:tr>
      <w:tr w:rsidR="00B94BEB" w:rsidRPr="00A61AB7" w14:paraId="498452DD" w14:textId="77777777" w:rsidTr="00B94BEB">
        <w:trPr>
          <w:cantSplit/>
        </w:trPr>
        <w:tc>
          <w:tcPr>
            <w:tcW w:w="794" w:type="dxa"/>
          </w:tcPr>
          <w:p w14:paraId="03D5FB34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12A713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C07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A04BAF" w14:textId="77777777" w:rsidR="00B94BEB" w:rsidRPr="00A61AB7" w:rsidRDefault="00175056" w:rsidP="003F6FD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5/0 سی سی عضلانی</w:t>
            </w:r>
          </w:p>
        </w:tc>
      </w:tr>
      <w:tr w:rsidR="00B94BEB" w:rsidRPr="00A61AB7" w14:paraId="7C8C2951" w14:textId="77777777" w:rsidTr="00B94BEB">
        <w:trPr>
          <w:cantSplit/>
        </w:trPr>
        <w:tc>
          <w:tcPr>
            <w:tcW w:w="794" w:type="dxa"/>
          </w:tcPr>
          <w:p w14:paraId="746BBD67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4DFF71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4D88F7" w14:textId="77777777" w:rsidR="00B94BEB" w:rsidRPr="00A61AB7" w:rsidRDefault="003F6FD3" w:rsidP="003F6FD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  سی سی عضلانی</w:t>
            </w:r>
          </w:p>
        </w:tc>
      </w:tr>
    </w:tbl>
    <w:p w14:paraId="281A1478" w14:textId="77777777" w:rsidR="00B94BEB" w:rsidRDefault="00B94BEB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94BEB" w:rsidRPr="00A61AB7" w14:paraId="158018AD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0B9005CE" w14:textId="77777777" w:rsidR="00B94BEB" w:rsidRPr="00A61AB7" w:rsidRDefault="00CF5B8D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2F3B6AE1" w14:textId="084C1899" w:rsidR="00B94BEB" w:rsidRPr="00A61AB7" w:rsidRDefault="00B94BEB" w:rsidP="00C051B0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B94BEB" w:rsidRPr="00A61AB7" w14:paraId="443A8B5B" w14:textId="77777777" w:rsidTr="00B94BEB">
        <w:trPr>
          <w:cantSplit/>
        </w:trPr>
        <w:tc>
          <w:tcPr>
            <w:tcW w:w="794" w:type="dxa"/>
          </w:tcPr>
          <w:p w14:paraId="6E3F5DA4" w14:textId="77777777" w:rsidR="00B94BEB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F850A5" w14:textId="100E5BDD" w:rsidR="00B94BEB" w:rsidRPr="00A61AB7" w:rsidRDefault="00F92B3A" w:rsidP="00B94BEB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       </w:t>
            </w:r>
            <w:r w:rsidRPr="00F92B3A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راه تجویز و مقدار تجویز واکسن هپاتیت ب در بزگسالان دیالیزی  چقدر می باشد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C051B0" w:rsidRPr="00A61AB7" w14:paraId="18473AB0" w14:textId="77777777" w:rsidTr="00B94BEB">
        <w:trPr>
          <w:cantSplit/>
        </w:trPr>
        <w:tc>
          <w:tcPr>
            <w:tcW w:w="794" w:type="dxa"/>
          </w:tcPr>
          <w:p w14:paraId="1500EB7E" w14:textId="77777777" w:rsidR="00C051B0" w:rsidRPr="00A61AB7" w:rsidRDefault="00C051B0" w:rsidP="00C05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56F48C" w14:textId="77777777" w:rsidR="00C051B0" w:rsidRPr="00A61AB7" w:rsidRDefault="00C051B0" w:rsidP="00C05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F08C68" w14:textId="77777777" w:rsidR="00C051B0" w:rsidRPr="00A61AB7" w:rsidRDefault="00C051B0" w:rsidP="00C051B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2/0 سی سی عضلانی</w:t>
            </w:r>
          </w:p>
        </w:tc>
      </w:tr>
      <w:tr w:rsidR="00C051B0" w:rsidRPr="00A61AB7" w14:paraId="735AC2FB" w14:textId="77777777" w:rsidTr="00B94BEB">
        <w:trPr>
          <w:cantSplit/>
        </w:trPr>
        <w:tc>
          <w:tcPr>
            <w:tcW w:w="794" w:type="dxa"/>
          </w:tcPr>
          <w:p w14:paraId="7FA341A8" w14:textId="77777777" w:rsidR="00C051B0" w:rsidRPr="00A61AB7" w:rsidRDefault="00C051B0" w:rsidP="00C05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1AD46D" w14:textId="77777777" w:rsidR="00C051B0" w:rsidRPr="00A61AB7" w:rsidRDefault="00C051B0" w:rsidP="00C05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541FF4" w14:textId="77777777" w:rsidR="00C051B0" w:rsidRPr="00A61AB7" w:rsidRDefault="00C051B0" w:rsidP="00C051B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5/0 سی سی زیر جلدی</w:t>
            </w:r>
          </w:p>
        </w:tc>
      </w:tr>
      <w:tr w:rsidR="00C051B0" w:rsidRPr="00A61AB7" w14:paraId="1AA329C8" w14:textId="77777777" w:rsidTr="00B94BEB">
        <w:trPr>
          <w:cantSplit/>
        </w:trPr>
        <w:tc>
          <w:tcPr>
            <w:tcW w:w="794" w:type="dxa"/>
          </w:tcPr>
          <w:p w14:paraId="7BF7143C" w14:textId="77777777" w:rsidR="00C051B0" w:rsidRPr="00A61AB7" w:rsidRDefault="00C051B0" w:rsidP="00C05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0D04825" w14:textId="77777777" w:rsidR="00C051B0" w:rsidRPr="00A61AB7" w:rsidRDefault="00C051B0" w:rsidP="00C05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6C8124" w14:textId="455BB44D" w:rsidR="00C051B0" w:rsidRPr="00A61AB7" w:rsidRDefault="00FB7B64" w:rsidP="00C051B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  <w:r w:rsidR="00C051B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سی سی عضلانی</w:t>
            </w:r>
          </w:p>
        </w:tc>
      </w:tr>
      <w:tr w:rsidR="00C051B0" w:rsidRPr="00A61AB7" w14:paraId="44D55548" w14:textId="77777777" w:rsidTr="00B94BEB">
        <w:trPr>
          <w:cantSplit/>
        </w:trPr>
        <w:tc>
          <w:tcPr>
            <w:tcW w:w="794" w:type="dxa"/>
          </w:tcPr>
          <w:p w14:paraId="0086A01F" w14:textId="77777777" w:rsidR="00C051B0" w:rsidRPr="00A61AB7" w:rsidRDefault="00C051B0" w:rsidP="00C05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B97D28" w14:textId="77777777" w:rsidR="00C051B0" w:rsidRPr="00A61AB7" w:rsidRDefault="00C051B0" w:rsidP="00C05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0354B4" w14:textId="77777777" w:rsidR="00C051B0" w:rsidRPr="00A61AB7" w:rsidRDefault="00C051B0" w:rsidP="00C051B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  سی سی عضلانی</w:t>
            </w:r>
          </w:p>
        </w:tc>
      </w:tr>
    </w:tbl>
    <w:p w14:paraId="47358778" w14:textId="77777777" w:rsidR="00B94BEB" w:rsidRDefault="00B94BEB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94BEB" w:rsidRPr="00A61AB7" w14:paraId="0923636D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6B9AD80A" w14:textId="77777777" w:rsidR="00B94BEB" w:rsidRPr="00A61AB7" w:rsidRDefault="00CF5B8D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2E5EE27B" w14:textId="31299A52" w:rsidR="00B94BEB" w:rsidRPr="00A61AB7" w:rsidRDefault="00B94BEB" w:rsidP="005214B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B94BEB" w:rsidRPr="00A61AB7" w14:paraId="4CDC9AA6" w14:textId="77777777" w:rsidTr="00B94BEB">
        <w:trPr>
          <w:cantSplit/>
        </w:trPr>
        <w:tc>
          <w:tcPr>
            <w:tcW w:w="794" w:type="dxa"/>
          </w:tcPr>
          <w:p w14:paraId="2DA9FECD" w14:textId="77777777" w:rsidR="00B94BEB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A0CCC5" w14:textId="5D8B7C8D" w:rsidR="00B94BEB" w:rsidRPr="00F22A9A" w:rsidRDefault="00F22A9A" w:rsidP="00B94BEB">
            <w:pPr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F22A9A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حال حاضر حداکثر سن مجاز برای تزریق واکسن پنوموکوک در برنامه واکسیناسیون کشوری چند ماه می باشد؟</w:t>
            </w:r>
          </w:p>
        </w:tc>
      </w:tr>
      <w:tr w:rsidR="00EF225A" w:rsidRPr="00A61AB7" w14:paraId="42FAB77A" w14:textId="77777777" w:rsidTr="00B94BEB">
        <w:trPr>
          <w:cantSplit/>
        </w:trPr>
        <w:tc>
          <w:tcPr>
            <w:tcW w:w="794" w:type="dxa"/>
          </w:tcPr>
          <w:p w14:paraId="4625C086" w14:textId="77777777" w:rsidR="00EF225A" w:rsidRPr="00A61AB7" w:rsidRDefault="00EF225A" w:rsidP="00EF22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57B5F0" w14:textId="77777777" w:rsidR="00EF225A" w:rsidRPr="00A61AB7" w:rsidRDefault="00EF225A" w:rsidP="00EF22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90CC0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EB8930" w14:textId="61D29F02" w:rsidR="00EF225A" w:rsidRPr="00A61AB7" w:rsidRDefault="00390CC0" w:rsidP="00EF22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24 ماه (24 ماه و 29 روز)</w:t>
            </w:r>
          </w:p>
        </w:tc>
      </w:tr>
      <w:tr w:rsidR="00EF225A" w:rsidRPr="00A61AB7" w14:paraId="7B4E7286" w14:textId="77777777" w:rsidTr="00B94BEB">
        <w:trPr>
          <w:cantSplit/>
        </w:trPr>
        <w:tc>
          <w:tcPr>
            <w:tcW w:w="794" w:type="dxa"/>
          </w:tcPr>
          <w:p w14:paraId="275D9046" w14:textId="77777777" w:rsidR="00EF225A" w:rsidRPr="00A61AB7" w:rsidRDefault="00EF225A" w:rsidP="00EF22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7495CF" w14:textId="77777777" w:rsidR="00EF225A" w:rsidRPr="00A61AB7" w:rsidRDefault="00EF225A" w:rsidP="00EF22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A411DF" w14:textId="748007AF" w:rsidR="00EF225A" w:rsidRPr="00A61AB7" w:rsidRDefault="00390CC0" w:rsidP="00EF22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23 ماه ( 23 ماه و 29 روز)</w:t>
            </w:r>
          </w:p>
        </w:tc>
      </w:tr>
      <w:tr w:rsidR="00EF225A" w:rsidRPr="00A61AB7" w14:paraId="1D5BF3E3" w14:textId="77777777" w:rsidTr="00B94BEB">
        <w:trPr>
          <w:cantSplit/>
        </w:trPr>
        <w:tc>
          <w:tcPr>
            <w:tcW w:w="794" w:type="dxa"/>
          </w:tcPr>
          <w:p w14:paraId="0B8C68B5" w14:textId="77777777" w:rsidR="00EF225A" w:rsidRPr="00A61AB7" w:rsidRDefault="00EF225A" w:rsidP="00EF22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999C21" w14:textId="77777777" w:rsidR="00EF225A" w:rsidRPr="00A61AB7" w:rsidRDefault="00EF225A" w:rsidP="00EF22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07768E" w14:textId="5C2073B3" w:rsidR="00EF225A" w:rsidRPr="00A61AB7" w:rsidRDefault="00390CC0" w:rsidP="00EF22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 ماه ( 12 ماه 29 روز)</w:t>
            </w:r>
          </w:p>
        </w:tc>
      </w:tr>
      <w:tr w:rsidR="00EF225A" w:rsidRPr="00A61AB7" w14:paraId="7B9602BA" w14:textId="77777777" w:rsidTr="00B94BEB">
        <w:trPr>
          <w:cantSplit/>
        </w:trPr>
        <w:tc>
          <w:tcPr>
            <w:tcW w:w="794" w:type="dxa"/>
          </w:tcPr>
          <w:p w14:paraId="6BA81E2F" w14:textId="77777777" w:rsidR="00EF225A" w:rsidRPr="00A61AB7" w:rsidRDefault="00EF225A" w:rsidP="00EF22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9ADF4C" w14:textId="77777777" w:rsidR="00EF225A" w:rsidRPr="00A61AB7" w:rsidRDefault="00EF225A" w:rsidP="00EF22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90CC0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752193" w14:textId="51B265A3" w:rsidR="00EF225A" w:rsidRPr="00A61AB7" w:rsidRDefault="00390CC0" w:rsidP="00EF22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 ماه ( 15 ماه و 29 روز)</w:t>
            </w:r>
          </w:p>
        </w:tc>
      </w:tr>
    </w:tbl>
    <w:p w14:paraId="44F3A35D" w14:textId="77777777" w:rsidR="00B94BEB" w:rsidRDefault="00B94BEB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94BEB" w:rsidRPr="00A61AB7" w14:paraId="19B27051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51CF021F" w14:textId="77777777" w:rsidR="00B94BEB" w:rsidRPr="00A61AB7" w:rsidRDefault="00CF5B8D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0D914937" w14:textId="77777777" w:rsidR="00B94BEB" w:rsidRPr="00A61AB7" w:rsidRDefault="00B94BEB" w:rsidP="007C5F77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2E20E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کودکی برای </w:t>
            </w:r>
            <w:r w:rsidR="007C5F7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تکمیل  واکسیناسیون دوران کودکی ( تا شش سالگی ) در سن 7 سالگی مراجعه کرده </w:t>
            </w:r>
            <w:r w:rsidR="00C416C1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است . کدام واکسن ها تلقیح خواهد شد؟</w:t>
            </w:r>
          </w:p>
        </w:tc>
      </w:tr>
      <w:tr w:rsidR="00B94BEB" w:rsidRPr="00A61AB7" w14:paraId="53324355" w14:textId="77777777" w:rsidTr="00B94BEB">
        <w:trPr>
          <w:cantSplit/>
        </w:trPr>
        <w:tc>
          <w:tcPr>
            <w:tcW w:w="794" w:type="dxa"/>
          </w:tcPr>
          <w:p w14:paraId="6D8B82C7" w14:textId="77777777" w:rsidR="00B94BEB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2504B5" w14:textId="77777777" w:rsidR="00B94BEB" w:rsidRPr="00A61AB7" w:rsidRDefault="00B94BEB" w:rsidP="00B94BEB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</w:p>
        </w:tc>
      </w:tr>
      <w:tr w:rsidR="00B94BEB" w:rsidRPr="00A61AB7" w14:paraId="7B3D73AD" w14:textId="77777777" w:rsidTr="00B94BEB">
        <w:trPr>
          <w:cantSplit/>
        </w:trPr>
        <w:tc>
          <w:tcPr>
            <w:tcW w:w="794" w:type="dxa"/>
          </w:tcPr>
          <w:p w14:paraId="4A4DFAD4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9C86E3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EF6D36" w14:textId="77777777" w:rsidR="00B94BEB" w:rsidRPr="00A61AB7" w:rsidRDefault="00C416C1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پنتا </w:t>
            </w:r>
            <w:r>
              <w:rPr>
                <w:rStyle w:val="StyleComplexNazanin"/>
                <w:rFonts w:ascii="Sakkal Majalla" w:hAnsi="Sakkal Majalla" w:cs="Sakkal Majalla" w:hint="cs"/>
                <w:color w:val="000000" w:themeColor="text1"/>
                <w:rtl/>
                <w:lang w:bidi="fa-IR"/>
              </w:rPr>
              <w:t>–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فلج اطفال خوراکی</w:t>
            </w:r>
          </w:p>
        </w:tc>
      </w:tr>
      <w:tr w:rsidR="00B94BEB" w:rsidRPr="00A61AB7" w14:paraId="7EF75EB1" w14:textId="77777777" w:rsidTr="00B94BEB">
        <w:trPr>
          <w:cantSplit/>
        </w:trPr>
        <w:tc>
          <w:tcPr>
            <w:tcW w:w="794" w:type="dxa"/>
          </w:tcPr>
          <w:p w14:paraId="7F8BA37D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0BE521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61DA11" w14:textId="77777777" w:rsidR="00B94BEB" w:rsidRPr="00A61AB7" w:rsidRDefault="00B74807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دوگانه خردسال - فلج اطفال خوراکی</w:t>
            </w:r>
          </w:p>
        </w:tc>
      </w:tr>
      <w:tr w:rsidR="00B94BEB" w:rsidRPr="00A61AB7" w14:paraId="38F14CFD" w14:textId="77777777" w:rsidTr="00B94BEB">
        <w:trPr>
          <w:cantSplit/>
        </w:trPr>
        <w:tc>
          <w:tcPr>
            <w:tcW w:w="794" w:type="dxa"/>
          </w:tcPr>
          <w:p w14:paraId="72F8A60F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0784A9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7920EF" w14:textId="77777777" w:rsidR="00B94BEB" w:rsidRPr="00A61AB7" w:rsidRDefault="00B74807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دوگانه بزرگسال - فلج اطفال خوراکی</w:t>
            </w:r>
          </w:p>
        </w:tc>
      </w:tr>
      <w:tr w:rsidR="00B94BEB" w:rsidRPr="00A61AB7" w14:paraId="1A16BDEE" w14:textId="77777777" w:rsidTr="00B94BEB">
        <w:trPr>
          <w:cantSplit/>
        </w:trPr>
        <w:tc>
          <w:tcPr>
            <w:tcW w:w="794" w:type="dxa"/>
          </w:tcPr>
          <w:p w14:paraId="1C23496C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C480F7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943734" w14:textId="77777777" w:rsidR="00B94BEB" w:rsidRPr="00A61AB7" w:rsidRDefault="00B74807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فلج اطفال خوراکی</w:t>
            </w:r>
          </w:p>
        </w:tc>
      </w:tr>
    </w:tbl>
    <w:p w14:paraId="7581067C" w14:textId="77777777" w:rsidR="00B94BEB" w:rsidRDefault="00B94BEB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71E2B7A2" w14:textId="77777777" w:rsidR="00CF5B8D" w:rsidRDefault="00CF5B8D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94BEB" w:rsidRPr="00A61AB7" w14:paraId="26B35C4B" w14:textId="77777777" w:rsidTr="00B94BEB">
        <w:trPr>
          <w:cantSplit/>
        </w:trPr>
        <w:tc>
          <w:tcPr>
            <w:tcW w:w="794" w:type="dxa"/>
            <w:shd w:val="clear" w:color="auto" w:fill="auto"/>
          </w:tcPr>
          <w:p w14:paraId="21ABB3F8" w14:textId="77777777" w:rsidR="00B94BEB" w:rsidRPr="00A61AB7" w:rsidRDefault="00CF5B8D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lastRenderedPageBreak/>
              <w:t>39</w:t>
            </w:r>
          </w:p>
        </w:tc>
        <w:tc>
          <w:tcPr>
            <w:tcW w:w="9411" w:type="dxa"/>
            <w:gridSpan w:val="2"/>
          </w:tcPr>
          <w:p w14:paraId="5323FD25" w14:textId="77777777" w:rsidR="00B94BEB" w:rsidRPr="00A61AB7" w:rsidRDefault="00B94BEB" w:rsidP="00B94BEB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BE58C4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تجویز کدام یک از واکسن های زیر در دوران </w:t>
            </w:r>
            <w:r w:rsidR="00E850E4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شیر دهی ممنوع می باشد ؟</w:t>
            </w:r>
          </w:p>
        </w:tc>
      </w:tr>
      <w:tr w:rsidR="00B94BEB" w:rsidRPr="00A61AB7" w14:paraId="7AEC98EC" w14:textId="77777777" w:rsidTr="00B94BEB">
        <w:trPr>
          <w:cantSplit/>
        </w:trPr>
        <w:tc>
          <w:tcPr>
            <w:tcW w:w="794" w:type="dxa"/>
          </w:tcPr>
          <w:p w14:paraId="49E879A5" w14:textId="77777777" w:rsidR="00B94BEB" w:rsidRPr="00A61AB7" w:rsidRDefault="00B94BEB" w:rsidP="00B94BE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8F84F5" w14:textId="77777777" w:rsidR="00B94BEB" w:rsidRPr="00A61AB7" w:rsidRDefault="00B94BEB" w:rsidP="00B94BEB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</w:p>
        </w:tc>
      </w:tr>
      <w:tr w:rsidR="00B94BEB" w:rsidRPr="00A61AB7" w14:paraId="4DD3DC06" w14:textId="77777777" w:rsidTr="00B94BEB">
        <w:trPr>
          <w:cantSplit/>
        </w:trPr>
        <w:tc>
          <w:tcPr>
            <w:tcW w:w="794" w:type="dxa"/>
          </w:tcPr>
          <w:p w14:paraId="61B3818E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7E0D1C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C9D3ED" w14:textId="77777777" w:rsidR="00B94BEB" w:rsidRPr="00A61AB7" w:rsidRDefault="00E850E4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هپاتیت ب </w:t>
            </w:r>
          </w:p>
        </w:tc>
      </w:tr>
      <w:tr w:rsidR="00B94BEB" w:rsidRPr="00A61AB7" w14:paraId="6B5D8F29" w14:textId="77777777" w:rsidTr="00B94BEB">
        <w:trPr>
          <w:cantSplit/>
        </w:trPr>
        <w:tc>
          <w:tcPr>
            <w:tcW w:w="794" w:type="dxa"/>
          </w:tcPr>
          <w:p w14:paraId="53ACC378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D3C503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39C594" w14:textId="77777777" w:rsidR="00B94BEB" w:rsidRPr="00A61AB7" w:rsidRDefault="00E850E4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MMR</w:t>
            </w:r>
          </w:p>
        </w:tc>
      </w:tr>
      <w:tr w:rsidR="00B94BEB" w:rsidRPr="00A61AB7" w14:paraId="15DD219F" w14:textId="77777777" w:rsidTr="00B94BEB">
        <w:trPr>
          <w:cantSplit/>
        </w:trPr>
        <w:tc>
          <w:tcPr>
            <w:tcW w:w="794" w:type="dxa"/>
          </w:tcPr>
          <w:p w14:paraId="7F4A1446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F8AF59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6BD527" w14:textId="77777777" w:rsidR="00B94BEB" w:rsidRPr="00A61AB7" w:rsidRDefault="00E850E4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OPV</w:t>
            </w:r>
          </w:p>
        </w:tc>
      </w:tr>
      <w:tr w:rsidR="00B94BEB" w:rsidRPr="00A61AB7" w14:paraId="10D34EC5" w14:textId="77777777" w:rsidTr="00B94BEB">
        <w:trPr>
          <w:cantSplit/>
        </w:trPr>
        <w:tc>
          <w:tcPr>
            <w:tcW w:w="794" w:type="dxa"/>
          </w:tcPr>
          <w:p w14:paraId="5F5F8C54" w14:textId="77777777" w:rsidR="00B94BEB" w:rsidRPr="00A61AB7" w:rsidRDefault="00B94BEB" w:rsidP="00B94B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975BDD" w14:textId="77777777" w:rsidR="00B94BEB" w:rsidRPr="00A61AB7" w:rsidRDefault="00B94BEB" w:rsidP="00B94B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AC15F6" w14:textId="77777777" w:rsidR="00B94BEB" w:rsidRPr="00A61AB7" w:rsidRDefault="00E850E4" w:rsidP="00B94B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هیچکدام</w:t>
            </w:r>
          </w:p>
        </w:tc>
      </w:tr>
    </w:tbl>
    <w:p w14:paraId="15818B39" w14:textId="77777777" w:rsidR="00B94BEB" w:rsidRDefault="00B94BEB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CF5B8D" w:rsidRPr="00A61AB7" w14:paraId="3B52A479" w14:textId="77777777" w:rsidTr="009834E5">
        <w:trPr>
          <w:cantSplit/>
        </w:trPr>
        <w:tc>
          <w:tcPr>
            <w:tcW w:w="794" w:type="dxa"/>
            <w:shd w:val="clear" w:color="auto" w:fill="auto"/>
          </w:tcPr>
          <w:p w14:paraId="25C6D144" w14:textId="77777777" w:rsidR="00CF5B8D" w:rsidRPr="00A61AB7" w:rsidRDefault="00CF5B8D" w:rsidP="009834E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5756E316" w14:textId="63C6B8B0" w:rsidR="00CF5B8D" w:rsidRPr="00A61AB7" w:rsidRDefault="00CF5B8D" w:rsidP="009834E5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CF5B8D" w:rsidRPr="00A61AB7" w14:paraId="1947A885" w14:textId="77777777" w:rsidTr="009834E5">
        <w:trPr>
          <w:cantSplit/>
        </w:trPr>
        <w:tc>
          <w:tcPr>
            <w:tcW w:w="794" w:type="dxa"/>
          </w:tcPr>
          <w:p w14:paraId="6C7C9BDB" w14:textId="77777777" w:rsidR="00CF5B8D" w:rsidRPr="00A61AB7" w:rsidRDefault="00CF5B8D" w:rsidP="009834E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7421F7" w14:textId="64AED265" w:rsidR="00CF5B8D" w:rsidRPr="00A61AB7" w:rsidRDefault="00390CC0" w:rsidP="009834E5">
            <w:pPr>
              <w:rPr>
                <w:rStyle w:val="StyleComplexNazanin"/>
                <w:rFonts w:ascii="Times New Roman" w:hAnsi="Times New Roman" w:cs="B Mitra"/>
                <w:color w:val="000000" w:themeColor="text1"/>
                <w:rtl/>
                <w:lang w:bidi="fa-IR"/>
              </w:rPr>
            </w:pPr>
            <w:r w:rsidRPr="00390CC0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بعد از سن 13 ماهگی تا 59 ماهگی که در موعد مقرر مراجعه نکرده اند تزریق چند دز واکسن پنجگانه کفایت می کند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CF5B8D" w:rsidRPr="00A61AB7" w14:paraId="2C7F6347" w14:textId="77777777" w:rsidTr="009834E5">
        <w:trPr>
          <w:cantSplit/>
        </w:trPr>
        <w:tc>
          <w:tcPr>
            <w:tcW w:w="794" w:type="dxa"/>
          </w:tcPr>
          <w:p w14:paraId="6D18BB19" w14:textId="77777777" w:rsidR="00CF5B8D" w:rsidRPr="00A61AB7" w:rsidRDefault="00CF5B8D" w:rsidP="009834E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CEA48B" w14:textId="77777777" w:rsidR="00CF5B8D" w:rsidRPr="00A61AB7" w:rsidRDefault="00CF5B8D" w:rsidP="009834E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37C71"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8B4914" w14:textId="3BD7A993" w:rsidR="00CF5B8D" w:rsidRPr="00A61AB7" w:rsidRDefault="00390CC0" w:rsidP="009834E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یک دز</w:t>
            </w:r>
          </w:p>
        </w:tc>
      </w:tr>
      <w:tr w:rsidR="00CF5B8D" w:rsidRPr="00A61AB7" w14:paraId="55670C33" w14:textId="77777777" w:rsidTr="009834E5">
        <w:trPr>
          <w:cantSplit/>
        </w:trPr>
        <w:tc>
          <w:tcPr>
            <w:tcW w:w="794" w:type="dxa"/>
          </w:tcPr>
          <w:p w14:paraId="2E105A8F" w14:textId="77777777" w:rsidR="00CF5B8D" w:rsidRPr="00A61AB7" w:rsidRDefault="00CF5B8D" w:rsidP="009834E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6EE987" w14:textId="77777777" w:rsidR="00CF5B8D" w:rsidRPr="00A61AB7" w:rsidRDefault="00CF5B8D" w:rsidP="009834E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01C81E" w14:textId="0CBDCE18" w:rsidR="00CF5B8D" w:rsidRPr="00A61AB7" w:rsidRDefault="00390CC0" w:rsidP="009834E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دو دز</w:t>
            </w:r>
            <w:r w:rsidR="000C545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CF5B8D" w:rsidRPr="00A61AB7" w14:paraId="6EFE6B32" w14:textId="77777777" w:rsidTr="009834E5">
        <w:trPr>
          <w:cantSplit/>
        </w:trPr>
        <w:tc>
          <w:tcPr>
            <w:tcW w:w="794" w:type="dxa"/>
          </w:tcPr>
          <w:p w14:paraId="6D4BF08B" w14:textId="77777777" w:rsidR="00CF5B8D" w:rsidRPr="00A61AB7" w:rsidRDefault="00CF5B8D" w:rsidP="009834E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57F38B" w14:textId="77777777" w:rsidR="00CF5B8D" w:rsidRPr="00A61AB7" w:rsidRDefault="00CF5B8D" w:rsidP="009834E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26D676" w14:textId="72EFA434" w:rsidR="00CF5B8D" w:rsidRPr="00A61AB7" w:rsidRDefault="00390CC0" w:rsidP="009834E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این سن نیازی به تزریق پنتاوالان نمی باشد.</w:t>
            </w:r>
          </w:p>
        </w:tc>
      </w:tr>
      <w:tr w:rsidR="00CF5B8D" w:rsidRPr="00A61AB7" w14:paraId="3FBEFA0F" w14:textId="77777777" w:rsidTr="009834E5">
        <w:trPr>
          <w:cantSplit/>
        </w:trPr>
        <w:tc>
          <w:tcPr>
            <w:tcW w:w="794" w:type="dxa"/>
          </w:tcPr>
          <w:p w14:paraId="31634072" w14:textId="77777777" w:rsidR="00CF5B8D" w:rsidRPr="00A61AB7" w:rsidRDefault="00CF5B8D" w:rsidP="009834E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AC22D1" w14:textId="77777777" w:rsidR="00CF5B8D" w:rsidRPr="00A61AB7" w:rsidRDefault="00CF5B8D" w:rsidP="009834E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61AB7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C077C1" w14:textId="3A3BDDFB" w:rsidR="00CF5B8D" w:rsidRPr="00A61AB7" w:rsidRDefault="00390CC0" w:rsidP="009834E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سه دز</w:t>
            </w:r>
          </w:p>
        </w:tc>
      </w:tr>
    </w:tbl>
    <w:p w14:paraId="1C8BEE37" w14:textId="77777777" w:rsidR="00CF5B8D" w:rsidRPr="00A61AB7" w:rsidRDefault="00CF5B8D" w:rsidP="00F9197A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sectPr w:rsidR="00CF5B8D" w:rsidRPr="00A61AB7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B296" w14:textId="77777777" w:rsidR="002B5CEA" w:rsidRDefault="002B5CEA">
      <w:r>
        <w:separator/>
      </w:r>
    </w:p>
  </w:endnote>
  <w:endnote w:type="continuationSeparator" w:id="0">
    <w:p w14:paraId="51595706" w14:textId="77777777" w:rsidR="002B5CEA" w:rsidRDefault="002B5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F0C49" w14:textId="77777777" w:rsidR="00B94BEB" w:rsidRDefault="00B94B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3B92" w14:textId="77777777" w:rsidR="00B94BEB" w:rsidRPr="001F3A0F" w:rsidRDefault="00B94BEB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937C71">
      <w:rPr>
        <w:rStyle w:val="PageNumber"/>
        <w:rFonts w:cs="B Nazanin"/>
        <w:noProof/>
        <w:sz w:val="20"/>
        <w:szCs w:val="20"/>
        <w:rtl/>
      </w:rPr>
      <w:t>13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A073E" w14:textId="77777777" w:rsidR="00B94BEB" w:rsidRDefault="00B94B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E4FC7" w14:textId="77777777" w:rsidR="002B5CEA" w:rsidRDefault="002B5CEA">
      <w:r>
        <w:separator/>
      </w:r>
    </w:p>
  </w:footnote>
  <w:footnote w:type="continuationSeparator" w:id="0">
    <w:p w14:paraId="62A43A36" w14:textId="77777777" w:rsidR="002B5CEA" w:rsidRDefault="002B5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996D" w14:textId="77777777" w:rsidR="00B94BEB" w:rsidRDefault="00B94B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AF65" w14:textId="77777777" w:rsidR="00B94BEB" w:rsidRPr="006D36FD" w:rsidRDefault="00B94BEB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4C50E7" wp14:editId="34C87759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1E24A" w14:textId="77777777" w:rsidR="00B94BEB" w:rsidRPr="00453C31" w:rsidRDefault="00B94BEB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DB7763" w:rsidRPr="00453C31" w:rsidRDefault="00DB7763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976B79" wp14:editId="1102C82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6667E9" w14:textId="77777777" w:rsidR="00B94BEB" w:rsidRPr="005937FB" w:rsidRDefault="00B94BEB" w:rsidP="00057FBC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  <w:t>1402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588AAD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:rsidR="00DB7763" w:rsidRPr="005937FB" w:rsidRDefault="00DB7763" w:rsidP="00057FBC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  <w:t>1402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2C4D5FC" wp14:editId="4451F445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A7ED7" w14:textId="77777777" w:rsidR="00B94BEB" w:rsidRPr="005937FB" w:rsidRDefault="00B94BEB" w:rsidP="00701148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دانشگاه ع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لوم پزشکی و خدمات بهداشتی درمانی 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DB7763" w:rsidRPr="005937FB" w:rsidRDefault="00DB7763" w:rsidP="00701148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دانشگاه ع</w:t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لوم پزشکی و خدمات بهداشتی درمانی 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714DF19" wp14:editId="16BF885E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CDF4029" wp14:editId="2BAD3FB6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F4E1ED4" w14:textId="77777777" w:rsidR="00B94BEB" w:rsidRDefault="00B94BEB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63018407" w14:textId="77777777" w:rsidR="00B94BEB" w:rsidRDefault="00B94BE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DB7763" w:rsidRDefault="00DB7763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DB7763" w:rsidRDefault="00DB7763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2C5" w14:textId="77777777" w:rsidR="00B94BEB" w:rsidRDefault="00B94B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65E38"/>
    <w:multiLevelType w:val="hybridMultilevel"/>
    <w:tmpl w:val="391AF510"/>
    <w:lvl w:ilvl="0" w:tplc="94341978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449201748">
    <w:abstractNumId w:val="1"/>
  </w:num>
  <w:num w:numId="2" w16cid:durableId="1115561029">
    <w:abstractNumId w:val="2"/>
  </w:num>
  <w:num w:numId="3" w16cid:durableId="13626167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15D84"/>
    <w:rsid w:val="00023B29"/>
    <w:rsid w:val="000243F2"/>
    <w:rsid w:val="00027C7B"/>
    <w:rsid w:val="00034C30"/>
    <w:rsid w:val="00040806"/>
    <w:rsid w:val="000465B7"/>
    <w:rsid w:val="000508AF"/>
    <w:rsid w:val="00057FBC"/>
    <w:rsid w:val="00072457"/>
    <w:rsid w:val="00072FA3"/>
    <w:rsid w:val="00073072"/>
    <w:rsid w:val="00075C78"/>
    <w:rsid w:val="0007792B"/>
    <w:rsid w:val="000808FE"/>
    <w:rsid w:val="00083B08"/>
    <w:rsid w:val="000A1C98"/>
    <w:rsid w:val="000A7996"/>
    <w:rsid w:val="000B0F5C"/>
    <w:rsid w:val="000B3971"/>
    <w:rsid w:val="000C5458"/>
    <w:rsid w:val="000E4D0A"/>
    <w:rsid w:val="000F4D97"/>
    <w:rsid w:val="000F71BD"/>
    <w:rsid w:val="00111546"/>
    <w:rsid w:val="001218DE"/>
    <w:rsid w:val="0013170A"/>
    <w:rsid w:val="00136295"/>
    <w:rsid w:val="00136DA6"/>
    <w:rsid w:val="00141165"/>
    <w:rsid w:val="001412AE"/>
    <w:rsid w:val="00143380"/>
    <w:rsid w:val="001517D6"/>
    <w:rsid w:val="00161EA0"/>
    <w:rsid w:val="00163CAF"/>
    <w:rsid w:val="00166C29"/>
    <w:rsid w:val="00166EA4"/>
    <w:rsid w:val="001712CC"/>
    <w:rsid w:val="00174532"/>
    <w:rsid w:val="00175056"/>
    <w:rsid w:val="00182F52"/>
    <w:rsid w:val="00193B8D"/>
    <w:rsid w:val="00194F6A"/>
    <w:rsid w:val="001A71CD"/>
    <w:rsid w:val="001B5912"/>
    <w:rsid w:val="001C14DF"/>
    <w:rsid w:val="001C610F"/>
    <w:rsid w:val="001E6145"/>
    <w:rsid w:val="001F1015"/>
    <w:rsid w:val="001F3A0F"/>
    <w:rsid w:val="001F5343"/>
    <w:rsid w:val="001F551B"/>
    <w:rsid w:val="00207ED2"/>
    <w:rsid w:val="00225833"/>
    <w:rsid w:val="00225D4A"/>
    <w:rsid w:val="00233FF3"/>
    <w:rsid w:val="00240F7F"/>
    <w:rsid w:val="00255516"/>
    <w:rsid w:val="002560AB"/>
    <w:rsid w:val="002576D7"/>
    <w:rsid w:val="00267CC7"/>
    <w:rsid w:val="00273D0C"/>
    <w:rsid w:val="00280825"/>
    <w:rsid w:val="0029751F"/>
    <w:rsid w:val="002A4ABC"/>
    <w:rsid w:val="002B4D3B"/>
    <w:rsid w:val="002B541A"/>
    <w:rsid w:val="002B5CEA"/>
    <w:rsid w:val="002C3C64"/>
    <w:rsid w:val="002C5116"/>
    <w:rsid w:val="002D24AD"/>
    <w:rsid w:val="002D2570"/>
    <w:rsid w:val="002D68A0"/>
    <w:rsid w:val="002E069A"/>
    <w:rsid w:val="002E20EC"/>
    <w:rsid w:val="002E3C8A"/>
    <w:rsid w:val="002E4DC9"/>
    <w:rsid w:val="002F3DEC"/>
    <w:rsid w:val="00305037"/>
    <w:rsid w:val="003129CD"/>
    <w:rsid w:val="003148D4"/>
    <w:rsid w:val="00316DDD"/>
    <w:rsid w:val="00324A78"/>
    <w:rsid w:val="0033484B"/>
    <w:rsid w:val="003514BE"/>
    <w:rsid w:val="003609E3"/>
    <w:rsid w:val="00360D66"/>
    <w:rsid w:val="00361ADE"/>
    <w:rsid w:val="00362C71"/>
    <w:rsid w:val="003645D6"/>
    <w:rsid w:val="00374474"/>
    <w:rsid w:val="00374FD1"/>
    <w:rsid w:val="00390CC0"/>
    <w:rsid w:val="00391291"/>
    <w:rsid w:val="003965E4"/>
    <w:rsid w:val="003A0052"/>
    <w:rsid w:val="003A0EE4"/>
    <w:rsid w:val="003A6A83"/>
    <w:rsid w:val="003C72A1"/>
    <w:rsid w:val="003D4D52"/>
    <w:rsid w:val="003E54ED"/>
    <w:rsid w:val="003E5CD3"/>
    <w:rsid w:val="003E6DF7"/>
    <w:rsid w:val="003F434C"/>
    <w:rsid w:val="003F6FD3"/>
    <w:rsid w:val="00401327"/>
    <w:rsid w:val="00407EE6"/>
    <w:rsid w:val="0041029E"/>
    <w:rsid w:val="0041074F"/>
    <w:rsid w:val="00415DBD"/>
    <w:rsid w:val="00417CEF"/>
    <w:rsid w:val="00423CE5"/>
    <w:rsid w:val="00427D05"/>
    <w:rsid w:val="00437A12"/>
    <w:rsid w:val="00450F3A"/>
    <w:rsid w:val="00453C31"/>
    <w:rsid w:val="00467206"/>
    <w:rsid w:val="004705F3"/>
    <w:rsid w:val="0047099D"/>
    <w:rsid w:val="00470C96"/>
    <w:rsid w:val="00471789"/>
    <w:rsid w:val="00472477"/>
    <w:rsid w:val="0047576A"/>
    <w:rsid w:val="00482C71"/>
    <w:rsid w:val="0048340C"/>
    <w:rsid w:val="00484198"/>
    <w:rsid w:val="00490610"/>
    <w:rsid w:val="00496441"/>
    <w:rsid w:val="004964B4"/>
    <w:rsid w:val="004A340F"/>
    <w:rsid w:val="004B62CD"/>
    <w:rsid w:val="004C0704"/>
    <w:rsid w:val="004C0ABB"/>
    <w:rsid w:val="004E557F"/>
    <w:rsid w:val="004E6059"/>
    <w:rsid w:val="00500958"/>
    <w:rsid w:val="00501DD3"/>
    <w:rsid w:val="00507DBA"/>
    <w:rsid w:val="00510E7A"/>
    <w:rsid w:val="005110C8"/>
    <w:rsid w:val="00516286"/>
    <w:rsid w:val="005214B8"/>
    <w:rsid w:val="005341F5"/>
    <w:rsid w:val="005460F2"/>
    <w:rsid w:val="005463D3"/>
    <w:rsid w:val="00572B29"/>
    <w:rsid w:val="0058737C"/>
    <w:rsid w:val="005877FD"/>
    <w:rsid w:val="00590774"/>
    <w:rsid w:val="00590F15"/>
    <w:rsid w:val="0059285E"/>
    <w:rsid w:val="005937FB"/>
    <w:rsid w:val="00597025"/>
    <w:rsid w:val="005B1D19"/>
    <w:rsid w:val="005B352D"/>
    <w:rsid w:val="005C4E45"/>
    <w:rsid w:val="005D7004"/>
    <w:rsid w:val="005E0A96"/>
    <w:rsid w:val="005E213A"/>
    <w:rsid w:val="005F3B00"/>
    <w:rsid w:val="006227E8"/>
    <w:rsid w:val="00623676"/>
    <w:rsid w:val="00624C3D"/>
    <w:rsid w:val="00630F76"/>
    <w:rsid w:val="0063391A"/>
    <w:rsid w:val="0064101A"/>
    <w:rsid w:val="00642C30"/>
    <w:rsid w:val="00642DB7"/>
    <w:rsid w:val="00643A5A"/>
    <w:rsid w:val="00643D5A"/>
    <w:rsid w:val="00656630"/>
    <w:rsid w:val="00664F5C"/>
    <w:rsid w:val="006832B6"/>
    <w:rsid w:val="00695D7A"/>
    <w:rsid w:val="0069616D"/>
    <w:rsid w:val="006A3DEB"/>
    <w:rsid w:val="006A4BD1"/>
    <w:rsid w:val="006A7421"/>
    <w:rsid w:val="006B0676"/>
    <w:rsid w:val="006B5DC2"/>
    <w:rsid w:val="006B5FAA"/>
    <w:rsid w:val="006C45A5"/>
    <w:rsid w:val="006D36FD"/>
    <w:rsid w:val="006D49A6"/>
    <w:rsid w:val="00700CA3"/>
    <w:rsid w:val="00701148"/>
    <w:rsid w:val="00702988"/>
    <w:rsid w:val="007035AC"/>
    <w:rsid w:val="00713516"/>
    <w:rsid w:val="00720326"/>
    <w:rsid w:val="00730DC0"/>
    <w:rsid w:val="0073150F"/>
    <w:rsid w:val="00732AC7"/>
    <w:rsid w:val="00735B94"/>
    <w:rsid w:val="00741AFF"/>
    <w:rsid w:val="00752BA7"/>
    <w:rsid w:val="0076020B"/>
    <w:rsid w:val="00760545"/>
    <w:rsid w:val="00772BE3"/>
    <w:rsid w:val="00776D30"/>
    <w:rsid w:val="00786E99"/>
    <w:rsid w:val="00787DC9"/>
    <w:rsid w:val="007913F5"/>
    <w:rsid w:val="00797D4F"/>
    <w:rsid w:val="007A4D5A"/>
    <w:rsid w:val="007C46AA"/>
    <w:rsid w:val="007C5F77"/>
    <w:rsid w:val="007D1F63"/>
    <w:rsid w:val="007D7A3D"/>
    <w:rsid w:val="007E0865"/>
    <w:rsid w:val="007E1F29"/>
    <w:rsid w:val="007F2ACA"/>
    <w:rsid w:val="007F516F"/>
    <w:rsid w:val="00805D0A"/>
    <w:rsid w:val="00813B33"/>
    <w:rsid w:val="008156A2"/>
    <w:rsid w:val="008204B2"/>
    <w:rsid w:val="0083442F"/>
    <w:rsid w:val="0084754C"/>
    <w:rsid w:val="00847B11"/>
    <w:rsid w:val="00847C8A"/>
    <w:rsid w:val="0085186B"/>
    <w:rsid w:val="008561E6"/>
    <w:rsid w:val="008613EF"/>
    <w:rsid w:val="00865464"/>
    <w:rsid w:val="00872B77"/>
    <w:rsid w:val="00880240"/>
    <w:rsid w:val="00880A2B"/>
    <w:rsid w:val="0088741C"/>
    <w:rsid w:val="0089421B"/>
    <w:rsid w:val="008A1EC0"/>
    <w:rsid w:val="008A66E6"/>
    <w:rsid w:val="008B26AC"/>
    <w:rsid w:val="008C0642"/>
    <w:rsid w:val="008C0F82"/>
    <w:rsid w:val="008C28E7"/>
    <w:rsid w:val="008C62C8"/>
    <w:rsid w:val="008D49C9"/>
    <w:rsid w:val="008D5D8E"/>
    <w:rsid w:val="0090058F"/>
    <w:rsid w:val="00913D4C"/>
    <w:rsid w:val="00924F46"/>
    <w:rsid w:val="00932DDA"/>
    <w:rsid w:val="00937C71"/>
    <w:rsid w:val="00942230"/>
    <w:rsid w:val="00944CD7"/>
    <w:rsid w:val="00960FA5"/>
    <w:rsid w:val="00963DC0"/>
    <w:rsid w:val="00970691"/>
    <w:rsid w:val="00974178"/>
    <w:rsid w:val="00974A24"/>
    <w:rsid w:val="009752E7"/>
    <w:rsid w:val="009A005F"/>
    <w:rsid w:val="009A6E1A"/>
    <w:rsid w:val="009B24FF"/>
    <w:rsid w:val="009B67F8"/>
    <w:rsid w:val="009C0E83"/>
    <w:rsid w:val="009E5725"/>
    <w:rsid w:val="009F0F6A"/>
    <w:rsid w:val="009F1E19"/>
    <w:rsid w:val="009F3046"/>
    <w:rsid w:val="009F6514"/>
    <w:rsid w:val="009F6DF1"/>
    <w:rsid w:val="00A00471"/>
    <w:rsid w:val="00A05D84"/>
    <w:rsid w:val="00A1061C"/>
    <w:rsid w:val="00A1131F"/>
    <w:rsid w:val="00A12D2B"/>
    <w:rsid w:val="00A17869"/>
    <w:rsid w:val="00A17B43"/>
    <w:rsid w:val="00A20367"/>
    <w:rsid w:val="00A31BCC"/>
    <w:rsid w:val="00A32D2F"/>
    <w:rsid w:val="00A3569F"/>
    <w:rsid w:val="00A40E1D"/>
    <w:rsid w:val="00A44826"/>
    <w:rsid w:val="00A452BE"/>
    <w:rsid w:val="00A46E56"/>
    <w:rsid w:val="00A53C11"/>
    <w:rsid w:val="00A566D3"/>
    <w:rsid w:val="00A572DC"/>
    <w:rsid w:val="00A61AB7"/>
    <w:rsid w:val="00A62ED9"/>
    <w:rsid w:val="00A67F7E"/>
    <w:rsid w:val="00A703F6"/>
    <w:rsid w:val="00A704BB"/>
    <w:rsid w:val="00A83656"/>
    <w:rsid w:val="00A879D0"/>
    <w:rsid w:val="00AA7D32"/>
    <w:rsid w:val="00AC0763"/>
    <w:rsid w:val="00AC098E"/>
    <w:rsid w:val="00AC4DEE"/>
    <w:rsid w:val="00AC6DD7"/>
    <w:rsid w:val="00AD0A79"/>
    <w:rsid w:val="00AD1158"/>
    <w:rsid w:val="00AD2465"/>
    <w:rsid w:val="00AE178F"/>
    <w:rsid w:val="00AE3E9A"/>
    <w:rsid w:val="00AE7B0B"/>
    <w:rsid w:val="00AF763F"/>
    <w:rsid w:val="00AF76D9"/>
    <w:rsid w:val="00B02BCB"/>
    <w:rsid w:val="00B0636E"/>
    <w:rsid w:val="00B179C8"/>
    <w:rsid w:val="00B24141"/>
    <w:rsid w:val="00B36584"/>
    <w:rsid w:val="00B74807"/>
    <w:rsid w:val="00B75400"/>
    <w:rsid w:val="00B7640E"/>
    <w:rsid w:val="00B777F5"/>
    <w:rsid w:val="00B8096B"/>
    <w:rsid w:val="00B91845"/>
    <w:rsid w:val="00B91DD1"/>
    <w:rsid w:val="00B93860"/>
    <w:rsid w:val="00B94BEB"/>
    <w:rsid w:val="00BB27A1"/>
    <w:rsid w:val="00BB5016"/>
    <w:rsid w:val="00BC013C"/>
    <w:rsid w:val="00BC1A66"/>
    <w:rsid w:val="00BC6CCB"/>
    <w:rsid w:val="00BD1B4C"/>
    <w:rsid w:val="00BD3321"/>
    <w:rsid w:val="00BD4451"/>
    <w:rsid w:val="00BD7141"/>
    <w:rsid w:val="00BE552C"/>
    <w:rsid w:val="00BE58C4"/>
    <w:rsid w:val="00BE60E2"/>
    <w:rsid w:val="00C0462F"/>
    <w:rsid w:val="00C04F3C"/>
    <w:rsid w:val="00C051B0"/>
    <w:rsid w:val="00C05DC6"/>
    <w:rsid w:val="00C13B4C"/>
    <w:rsid w:val="00C177A5"/>
    <w:rsid w:val="00C20559"/>
    <w:rsid w:val="00C25E1C"/>
    <w:rsid w:val="00C31DFF"/>
    <w:rsid w:val="00C33159"/>
    <w:rsid w:val="00C34B4E"/>
    <w:rsid w:val="00C350B5"/>
    <w:rsid w:val="00C36039"/>
    <w:rsid w:val="00C37593"/>
    <w:rsid w:val="00C416C1"/>
    <w:rsid w:val="00C42CC7"/>
    <w:rsid w:val="00C45620"/>
    <w:rsid w:val="00C535ED"/>
    <w:rsid w:val="00C57DDC"/>
    <w:rsid w:val="00C604EF"/>
    <w:rsid w:val="00C6253A"/>
    <w:rsid w:val="00C64DCD"/>
    <w:rsid w:val="00C733EB"/>
    <w:rsid w:val="00C80A8F"/>
    <w:rsid w:val="00C828F0"/>
    <w:rsid w:val="00C84679"/>
    <w:rsid w:val="00CA41BE"/>
    <w:rsid w:val="00CA6FBA"/>
    <w:rsid w:val="00CC7B97"/>
    <w:rsid w:val="00CD498F"/>
    <w:rsid w:val="00CF2A81"/>
    <w:rsid w:val="00CF5B8D"/>
    <w:rsid w:val="00D03C49"/>
    <w:rsid w:val="00D042F5"/>
    <w:rsid w:val="00D07B8C"/>
    <w:rsid w:val="00D14274"/>
    <w:rsid w:val="00D2212E"/>
    <w:rsid w:val="00D322C9"/>
    <w:rsid w:val="00D60ACE"/>
    <w:rsid w:val="00D60DB2"/>
    <w:rsid w:val="00D644E5"/>
    <w:rsid w:val="00D67E9A"/>
    <w:rsid w:val="00D72AAE"/>
    <w:rsid w:val="00D77902"/>
    <w:rsid w:val="00D83D6C"/>
    <w:rsid w:val="00D87F2E"/>
    <w:rsid w:val="00D93609"/>
    <w:rsid w:val="00D95FC5"/>
    <w:rsid w:val="00D96039"/>
    <w:rsid w:val="00D97628"/>
    <w:rsid w:val="00DA0A0E"/>
    <w:rsid w:val="00DA6CEC"/>
    <w:rsid w:val="00DB66A9"/>
    <w:rsid w:val="00DB6F73"/>
    <w:rsid w:val="00DB7763"/>
    <w:rsid w:val="00DC065A"/>
    <w:rsid w:val="00DC14BA"/>
    <w:rsid w:val="00DD0CE1"/>
    <w:rsid w:val="00E1698C"/>
    <w:rsid w:val="00E20861"/>
    <w:rsid w:val="00E25180"/>
    <w:rsid w:val="00E46554"/>
    <w:rsid w:val="00E475FF"/>
    <w:rsid w:val="00E4791B"/>
    <w:rsid w:val="00E5230D"/>
    <w:rsid w:val="00E61CD3"/>
    <w:rsid w:val="00E625E8"/>
    <w:rsid w:val="00E649A3"/>
    <w:rsid w:val="00E8373C"/>
    <w:rsid w:val="00E850E4"/>
    <w:rsid w:val="00E850E7"/>
    <w:rsid w:val="00E858FC"/>
    <w:rsid w:val="00E86D60"/>
    <w:rsid w:val="00E921FB"/>
    <w:rsid w:val="00EB729A"/>
    <w:rsid w:val="00ED3D5A"/>
    <w:rsid w:val="00ED5B61"/>
    <w:rsid w:val="00EF225A"/>
    <w:rsid w:val="00EF2514"/>
    <w:rsid w:val="00EF2A6B"/>
    <w:rsid w:val="00EF3A15"/>
    <w:rsid w:val="00EF5619"/>
    <w:rsid w:val="00F04E33"/>
    <w:rsid w:val="00F0772B"/>
    <w:rsid w:val="00F1037A"/>
    <w:rsid w:val="00F174C4"/>
    <w:rsid w:val="00F219F1"/>
    <w:rsid w:val="00F22A9A"/>
    <w:rsid w:val="00F34DBB"/>
    <w:rsid w:val="00F37BDF"/>
    <w:rsid w:val="00F410CC"/>
    <w:rsid w:val="00F426A4"/>
    <w:rsid w:val="00F42EE4"/>
    <w:rsid w:val="00F4722B"/>
    <w:rsid w:val="00F652D8"/>
    <w:rsid w:val="00F84E4C"/>
    <w:rsid w:val="00F84FDC"/>
    <w:rsid w:val="00F87B18"/>
    <w:rsid w:val="00F90451"/>
    <w:rsid w:val="00F9197A"/>
    <w:rsid w:val="00F92B3A"/>
    <w:rsid w:val="00FA0234"/>
    <w:rsid w:val="00FA6D61"/>
    <w:rsid w:val="00FB7B64"/>
    <w:rsid w:val="00FC593F"/>
    <w:rsid w:val="00FC6520"/>
    <w:rsid w:val="00FD3EF6"/>
    <w:rsid w:val="00FD484B"/>
    <w:rsid w:val="00FE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58FCA16E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255516"/>
    <w:pPr>
      <w:bidi w:val="0"/>
      <w:spacing w:after="200" w:line="276" w:lineRule="auto"/>
      <w:ind w:left="720" w:firstLine="720"/>
      <w:contextualSpacing/>
      <w:jc w:val="both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514"/>
    <w:pPr>
      <w:bidi w:val="0"/>
    </w:pPr>
    <w:rPr>
      <w:rFonts w:ascii="Tahoma" w:eastAsiaTheme="minorEastAsi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514"/>
    <w:rPr>
      <w:rFonts w:ascii="Tahoma" w:eastAsiaTheme="minorEastAsi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B6EC2-A29F-46D4-9A1F-E19F84F5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456</TotalTime>
  <Pages>14</Pages>
  <Words>2808</Words>
  <Characters>10644</Characters>
  <Application>Microsoft Office Word</Application>
  <DocSecurity>0</DocSecurity>
  <Lines>887</Lines>
  <Paragraphs>611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Nader Alizadeh</cp:lastModifiedBy>
  <cp:revision>107</cp:revision>
  <cp:lastPrinted>1900-12-31T19:30:00Z</cp:lastPrinted>
  <dcterms:created xsi:type="dcterms:W3CDTF">2019-08-03T03:28:00Z</dcterms:created>
  <dcterms:modified xsi:type="dcterms:W3CDTF">2025-03-02T07:30:00Z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16f7e39ea970935fac4a528e0393b0c9800f555c6d66807c49d8ae84c7eebf63</vt:lpwstr>
  </property>
</Properties>
</file>